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88C5B1" w14:textId="77777777" w:rsidR="00EC6472" w:rsidRDefault="00EC6472" w:rsidP="00EC6472">
      <w:pPr>
        <w:rPr>
          <w:rFonts w:ascii="Times New Roman" w:hAnsi="Times New Roman"/>
          <w:b/>
          <w:color w:val="FF0000"/>
          <w:sz w:val="28"/>
          <w:szCs w:val="28"/>
        </w:rPr>
      </w:pPr>
    </w:p>
    <w:p w14:paraId="30980848" w14:textId="09527C1D" w:rsidR="00F300D7" w:rsidRPr="00B3578A" w:rsidRDefault="00F300D7" w:rsidP="00F300D7">
      <w:pPr>
        <w:jc w:val="center"/>
        <w:rPr>
          <w:rFonts w:ascii="Times New Roman" w:hAnsi="Times New Roman"/>
          <w:sz w:val="28"/>
          <w:szCs w:val="28"/>
        </w:rPr>
      </w:pPr>
      <w:bookmarkStart w:id="0" w:name="_Hlk138799162"/>
      <w:r w:rsidRPr="00B3578A">
        <w:rPr>
          <w:rFonts w:ascii="Times New Roman" w:hAnsi="Times New Roman"/>
          <w:sz w:val="28"/>
          <w:szCs w:val="28"/>
        </w:rPr>
        <w:t>ООО «</w:t>
      </w:r>
      <w:r w:rsidR="00806064">
        <w:rPr>
          <w:rFonts w:ascii="Times New Roman" w:hAnsi="Times New Roman"/>
          <w:sz w:val="28"/>
          <w:szCs w:val="28"/>
        </w:rPr>
        <w:t>Плеском</w:t>
      </w:r>
      <w:r w:rsidRPr="00B3578A">
        <w:rPr>
          <w:rFonts w:ascii="Times New Roman" w:hAnsi="Times New Roman"/>
          <w:sz w:val="28"/>
          <w:szCs w:val="28"/>
        </w:rPr>
        <w:t>»</w:t>
      </w:r>
    </w:p>
    <w:p w14:paraId="5382900A" w14:textId="77777777" w:rsidR="00F300D7" w:rsidRDefault="00F300D7" w:rsidP="00F300D7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14:paraId="52DCC053" w14:textId="77777777" w:rsidR="00F300D7" w:rsidRDefault="00F300D7" w:rsidP="00F300D7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14:paraId="79CB112E" w14:textId="77777777" w:rsidR="00F300D7" w:rsidRPr="002B3FCC" w:rsidRDefault="00F300D7" w:rsidP="00F300D7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14:paraId="7E5F1A87" w14:textId="77777777" w:rsidR="00F300D7" w:rsidRDefault="00F300D7" w:rsidP="00F300D7">
      <w:pPr>
        <w:rPr>
          <w:rFonts w:ascii="Times New Roman" w:hAnsi="Times New Roman"/>
          <w:sz w:val="28"/>
          <w:szCs w:val="28"/>
        </w:rPr>
      </w:pPr>
    </w:p>
    <w:p w14:paraId="2189A0F6" w14:textId="77777777" w:rsidR="00F300D7" w:rsidRDefault="00F300D7" w:rsidP="00F300D7">
      <w:pPr>
        <w:rPr>
          <w:rFonts w:ascii="Times New Roman" w:hAnsi="Times New Roman"/>
          <w:sz w:val="28"/>
          <w:szCs w:val="28"/>
        </w:rPr>
      </w:pPr>
    </w:p>
    <w:p w14:paraId="75AA3CAF" w14:textId="7F1D4203" w:rsidR="0016743A" w:rsidRDefault="0016743A" w:rsidP="0016743A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36"/>
          <w:szCs w:val="36"/>
        </w:rPr>
      </w:pPr>
      <w:bookmarkStart w:id="1" w:name="_Hlk150635846"/>
      <w:bookmarkEnd w:id="0"/>
      <w:r w:rsidRPr="0016743A">
        <w:rPr>
          <w:rFonts w:ascii="Times New Roman" w:hAnsi="Times New Roman"/>
          <w:bCs/>
          <w:color w:val="000000"/>
          <w:sz w:val="36"/>
          <w:szCs w:val="36"/>
        </w:rPr>
        <w:t xml:space="preserve">Проект планировки и проект межевания территории </w:t>
      </w:r>
      <w:r>
        <w:rPr>
          <w:rFonts w:ascii="Times New Roman" w:hAnsi="Times New Roman"/>
          <w:bCs/>
          <w:color w:val="000000"/>
          <w:sz w:val="36"/>
          <w:szCs w:val="36"/>
        </w:rPr>
        <w:br/>
      </w:r>
      <w:r w:rsidRPr="0016743A">
        <w:rPr>
          <w:rFonts w:ascii="Times New Roman" w:hAnsi="Times New Roman"/>
          <w:bCs/>
          <w:color w:val="000000"/>
          <w:sz w:val="36"/>
          <w:szCs w:val="36"/>
        </w:rPr>
        <w:t xml:space="preserve">по ул. Весовая </w:t>
      </w:r>
      <w:r w:rsidR="0039230D" w:rsidRPr="0039230D">
        <w:rPr>
          <w:rFonts w:ascii="Times New Roman" w:hAnsi="Times New Roman"/>
          <w:sz w:val="36"/>
          <w:szCs w:val="36"/>
        </w:rPr>
        <w:t>в границах улиц Степная, Южная, Весовая</w:t>
      </w:r>
      <w:r w:rsidR="0039230D" w:rsidRPr="0016743A">
        <w:rPr>
          <w:rFonts w:ascii="Times New Roman" w:hAnsi="Times New Roman"/>
          <w:bCs/>
          <w:color w:val="000000"/>
          <w:sz w:val="36"/>
          <w:szCs w:val="36"/>
        </w:rPr>
        <w:t xml:space="preserve"> </w:t>
      </w:r>
      <w:r w:rsidR="0039230D">
        <w:rPr>
          <w:rFonts w:ascii="Times New Roman" w:hAnsi="Times New Roman"/>
          <w:bCs/>
          <w:color w:val="000000"/>
          <w:sz w:val="36"/>
          <w:szCs w:val="36"/>
        </w:rPr>
        <w:br/>
      </w:r>
      <w:r w:rsidRPr="0016743A">
        <w:rPr>
          <w:rFonts w:ascii="Times New Roman" w:hAnsi="Times New Roman"/>
          <w:bCs/>
          <w:color w:val="000000"/>
          <w:sz w:val="36"/>
          <w:szCs w:val="36"/>
        </w:rPr>
        <w:t xml:space="preserve">в х. Варламов </w:t>
      </w:r>
      <w:proofErr w:type="spellStart"/>
      <w:r w:rsidRPr="0016743A">
        <w:rPr>
          <w:rFonts w:ascii="Times New Roman" w:hAnsi="Times New Roman"/>
          <w:bCs/>
          <w:color w:val="000000"/>
          <w:sz w:val="36"/>
          <w:szCs w:val="36"/>
        </w:rPr>
        <w:t>Котлубанского</w:t>
      </w:r>
      <w:proofErr w:type="spellEnd"/>
      <w:r w:rsidRPr="0016743A">
        <w:rPr>
          <w:rFonts w:ascii="Times New Roman" w:hAnsi="Times New Roman"/>
          <w:bCs/>
          <w:color w:val="000000"/>
          <w:sz w:val="36"/>
          <w:szCs w:val="36"/>
        </w:rPr>
        <w:t xml:space="preserve"> сельского поселения </w:t>
      </w:r>
      <w:proofErr w:type="spellStart"/>
      <w:r w:rsidRPr="0016743A">
        <w:rPr>
          <w:rFonts w:ascii="Times New Roman" w:hAnsi="Times New Roman"/>
          <w:bCs/>
          <w:color w:val="000000"/>
          <w:sz w:val="36"/>
          <w:szCs w:val="36"/>
        </w:rPr>
        <w:t>Городищенского</w:t>
      </w:r>
      <w:proofErr w:type="spellEnd"/>
      <w:r w:rsidRPr="0016743A">
        <w:rPr>
          <w:rFonts w:ascii="Times New Roman" w:hAnsi="Times New Roman"/>
          <w:bCs/>
          <w:color w:val="000000"/>
          <w:sz w:val="36"/>
          <w:szCs w:val="36"/>
        </w:rPr>
        <w:t xml:space="preserve"> муниципального района Волгоградской области</w:t>
      </w:r>
    </w:p>
    <w:bookmarkEnd w:id="1"/>
    <w:p w14:paraId="1F518176" w14:textId="77777777" w:rsidR="0016743A" w:rsidRPr="0016743A" w:rsidRDefault="0016743A" w:rsidP="0016743A">
      <w:pPr>
        <w:spacing w:after="0" w:line="240" w:lineRule="auto"/>
        <w:jc w:val="center"/>
        <w:rPr>
          <w:rFonts w:ascii="Times New Roman" w:hAnsi="Times New Roman"/>
          <w:sz w:val="36"/>
          <w:szCs w:val="36"/>
        </w:rPr>
      </w:pPr>
    </w:p>
    <w:p w14:paraId="08B6A465" w14:textId="77777777" w:rsidR="00042413" w:rsidRPr="00042413" w:rsidRDefault="00042413" w:rsidP="00052821">
      <w:pPr>
        <w:jc w:val="center"/>
        <w:rPr>
          <w:rFonts w:ascii="Times New Roman" w:hAnsi="Times New Roman"/>
          <w:b/>
          <w:sz w:val="28"/>
          <w:szCs w:val="28"/>
        </w:rPr>
      </w:pPr>
      <w:r w:rsidRPr="00042413">
        <w:rPr>
          <w:rFonts w:ascii="Times New Roman" w:hAnsi="Times New Roman"/>
          <w:b/>
          <w:sz w:val="28"/>
          <w:szCs w:val="28"/>
        </w:rPr>
        <w:t>Основная часть</w:t>
      </w:r>
    </w:p>
    <w:p w14:paraId="61CD5CD4" w14:textId="77777777" w:rsidR="00052821" w:rsidRDefault="00C64A53" w:rsidP="0005282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Том 1</w:t>
      </w:r>
    </w:p>
    <w:p w14:paraId="1E6F1C51" w14:textId="77777777" w:rsidR="00052821" w:rsidRDefault="00052821" w:rsidP="00052821">
      <w:pPr>
        <w:jc w:val="center"/>
        <w:rPr>
          <w:rFonts w:ascii="Times New Roman" w:hAnsi="Times New Roman"/>
          <w:sz w:val="28"/>
          <w:szCs w:val="28"/>
        </w:rPr>
      </w:pPr>
    </w:p>
    <w:p w14:paraId="7F9E4D8A" w14:textId="62DB3DB2" w:rsidR="00C56EDA" w:rsidRDefault="00C56EDA" w:rsidP="00C56EDA">
      <w:pPr>
        <w:rPr>
          <w:rFonts w:ascii="Times New Roman" w:hAnsi="Times New Roman"/>
          <w:sz w:val="28"/>
          <w:szCs w:val="28"/>
        </w:rPr>
      </w:pPr>
    </w:p>
    <w:p w14:paraId="0FDABBA5" w14:textId="555D6495" w:rsidR="0039230D" w:rsidRDefault="0039230D" w:rsidP="00C56EDA">
      <w:pPr>
        <w:rPr>
          <w:rFonts w:ascii="Times New Roman" w:hAnsi="Times New Roman"/>
          <w:sz w:val="28"/>
          <w:szCs w:val="28"/>
        </w:rPr>
      </w:pPr>
    </w:p>
    <w:p w14:paraId="7AE89871" w14:textId="482D31F8" w:rsidR="0039230D" w:rsidRDefault="0039230D" w:rsidP="00C56EDA">
      <w:pPr>
        <w:rPr>
          <w:rFonts w:ascii="Times New Roman" w:hAnsi="Times New Roman"/>
          <w:sz w:val="28"/>
          <w:szCs w:val="28"/>
        </w:rPr>
      </w:pPr>
    </w:p>
    <w:p w14:paraId="08E2C7F2" w14:textId="77777777" w:rsidR="0039230D" w:rsidRDefault="0039230D" w:rsidP="00C56EDA">
      <w:pPr>
        <w:rPr>
          <w:rFonts w:ascii="Times New Roman" w:hAnsi="Times New Roman"/>
          <w:sz w:val="28"/>
          <w:szCs w:val="28"/>
        </w:rPr>
      </w:pPr>
    </w:p>
    <w:p w14:paraId="77119AD2" w14:textId="77777777" w:rsidR="00B31C51" w:rsidRDefault="00B31C51" w:rsidP="00C56EDA">
      <w:pPr>
        <w:rPr>
          <w:rFonts w:ascii="Times New Roman" w:hAnsi="Times New Roman"/>
          <w:sz w:val="28"/>
          <w:szCs w:val="28"/>
        </w:rPr>
      </w:pPr>
    </w:p>
    <w:p w14:paraId="796D5582" w14:textId="77777777" w:rsidR="00C64A53" w:rsidRDefault="00C64A53" w:rsidP="00C56EDA">
      <w:pPr>
        <w:rPr>
          <w:rFonts w:ascii="Times New Roman" w:hAnsi="Times New Roman"/>
          <w:sz w:val="28"/>
          <w:szCs w:val="28"/>
        </w:rPr>
      </w:pPr>
    </w:p>
    <w:p w14:paraId="727659BB" w14:textId="77777777" w:rsidR="00C64A53" w:rsidRDefault="00C64A53" w:rsidP="00C56EDA">
      <w:pPr>
        <w:rPr>
          <w:rFonts w:ascii="Times New Roman" w:hAnsi="Times New Roman"/>
          <w:sz w:val="28"/>
          <w:szCs w:val="28"/>
        </w:rPr>
      </w:pPr>
    </w:p>
    <w:p w14:paraId="415D3E5D" w14:textId="28A5CCA6" w:rsidR="00C64A53" w:rsidRDefault="00C64A53" w:rsidP="00C56EDA">
      <w:pPr>
        <w:rPr>
          <w:rFonts w:ascii="Times New Roman" w:hAnsi="Times New Roman"/>
          <w:sz w:val="28"/>
          <w:szCs w:val="28"/>
        </w:rPr>
      </w:pPr>
    </w:p>
    <w:p w14:paraId="7BA8D4A4" w14:textId="16F29DB4" w:rsidR="001F21EA" w:rsidRDefault="001F21EA" w:rsidP="00C56EDA">
      <w:pPr>
        <w:rPr>
          <w:rFonts w:ascii="Times New Roman" w:hAnsi="Times New Roman"/>
          <w:sz w:val="28"/>
          <w:szCs w:val="28"/>
        </w:rPr>
      </w:pPr>
    </w:p>
    <w:p w14:paraId="2A700675" w14:textId="77777777" w:rsidR="001F21EA" w:rsidRDefault="001F21EA" w:rsidP="00C56EDA">
      <w:pPr>
        <w:rPr>
          <w:rFonts w:ascii="Times New Roman" w:hAnsi="Times New Roman"/>
          <w:sz w:val="28"/>
          <w:szCs w:val="28"/>
        </w:rPr>
      </w:pPr>
    </w:p>
    <w:p w14:paraId="312E5120" w14:textId="77777777" w:rsidR="00B31C51" w:rsidRDefault="00B31C51" w:rsidP="00C56EDA">
      <w:pPr>
        <w:rPr>
          <w:rFonts w:ascii="Times New Roman" w:hAnsi="Times New Roman"/>
          <w:sz w:val="28"/>
          <w:szCs w:val="28"/>
        </w:rPr>
      </w:pPr>
    </w:p>
    <w:p w14:paraId="58EAFC36" w14:textId="1EC5A0FA" w:rsidR="00DE35FB" w:rsidRDefault="00052821" w:rsidP="0005282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Волгоград 20</w:t>
      </w:r>
      <w:r w:rsidR="00F300D7">
        <w:rPr>
          <w:rFonts w:ascii="Times New Roman" w:hAnsi="Times New Roman"/>
          <w:sz w:val="28"/>
          <w:szCs w:val="28"/>
        </w:rPr>
        <w:t>2</w:t>
      </w:r>
      <w:r w:rsidR="00806064">
        <w:rPr>
          <w:rFonts w:ascii="Times New Roman" w:hAnsi="Times New Roman"/>
          <w:sz w:val="28"/>
          <w:szCs w:val="28"/>
        </w:rPr>
        <w:t>3</w:t>
      </w:r>
    </w:p>
    <w:p w14:paraId="49DA7750" w14:textId="77777777" w:rsidR="00052821" w:rsidRDefault="00DE35FB" w:rsidP="00DE35F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="00B31C51">
        <w:rPr>
          <w:rFonts w:ascii="Times New Roman" w:hAnsi="Times New Roman"/>
          <w:sz w:val="28"/>
          <w:szCs w:val="28"/>
        </w:rPr>
        <w:lastRenderedPageBreak/>
        <w:tab/>
      </w:r>
    </w:p>
    <w:p w14:paraId="31C52BA2" w14:textId="170488FE" w:rsidR="00F300D7" w:rsidRPr="00B3578A" w:rsidRDefault="00F300D7" w:rsidP="00F300D7">
      <w:pPr>
        <w:jc w:val="center"/>
        <w:rPr>
          <w:rFonts w:ascii="Times New Roman" w:hAnsi="Times New Roman"/>
          <w:sz w:val="28"/>
          <w:szCs w:val="28"/>
        </w:rPr>
      </w:pPr>
      <w:r w:rsidRPr="00B3578A">
        <w:rPr>
          <w:rFonts w:ascii="Times New Roman" w:hAnsi="Times New Roman"/>
          <w:sz w:val="28"/>
          <w:szCs w:val="28"/>
        </w:rPr>
        <w:t>ООО «</w:t>
      </w:r>
      <w:r w:rsidR="00806064">
        <w:rPr>
          <w:rFonts w:ascii="Times New Roman" w:hAnsi="Times New Roman"/>
          <w:sz w:val="28"/>
          <w:szCs w:val="28"/>
        </w:rPr>
        <w:t>Плеском</w:t>
      </w:r>
      <w:r w:rsidRPr="00B3578A">
        <w:rPr>
          <w:rFonts w:ascii="Times New Roman" w:hAnsi="Times New Roman"/>
          <w:sz w:val="28"/>
          <w:szCs w:val="28"/>
        </w:rPr>
        <w:t>»</w:t>
      </w:r>
    </w:p>
    <w:p w14:paraId="7427C1F0" w14:textId="77777777" w:rsidR="00F300D7" w:rsidRDefault="00F300D7" w:rsidP="00F300D7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14:paraId="3447F718" w14:textId="77777777" w:rsidR="00F300D7" w:rsidRDefault="00F300D7" w:rsidP="00F300D7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14:paraId="47DF2491" w14:textId="77777777" w:rsidR="00F300D7" w:rsidRPr="002B3FCC" w:rsidRDefault="00F300D7" w:rsidP="00F300D7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14:paraId="568AA824" w14:textId="77777777" w:rsidR="00F300D7" w:rsidRDefault="00F300D7" w:rsidP="00F300D7">
      <w:pPr>
        <w:rPr>
          <w:rFonts w:ascii="Times New Roman" w:hAnsi="Times New Roman"/>
          <w:sz w:val="28"/>
          <w:szCs w:val="28"/>
        </w:rPr>
      </w:pPr>
    </w:p>
    <w:p w14:paraId="20614246" w14:textId="77777777" w:rsidR="00F300D7" w:rsidRDefault="00F300D7" w:rsidP="00F300D7">
      <w:pPr>
        <w:rPr>
          <w:rFonts w:ascii="Times New Roman" w:hAnsi="Times New Roman"/>
          <w:sz w:val="28"/>
          <w:szCs w:val="28"/>
        </w:rPr>
      </w:pPr>
    </w:p>
    <w:p w14:paraId="1CD46A78" w14:textId="77777777" w:rsidR="0039230D" w:rsidRDefault="0039230D" w:rsidP="0039230D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36"/>
          <w:szCs w:val="36"/>
        </w:rPr>
      </w:pPr>
      <w:r w:rsidRPr="0016743A">
        <w:rPr>
          <w:rFonts w:ascii="Times New Roman" w:hAnsi="Times New Roman"/>
          <w:bCs/>
          <w:color w:val="000000"/>
          <w:sz w:val="36"/>
          <w:szCs w:val="36"/>
        </w:rPr>
        <w:t xml:space="preserve">Проект планировки и проект межевания территории </w:t>
      </w:r>
      <w:r>
        <w:rPr>
          <w:rFonts w:ascii="Times New Roman" w:hAnsi="Times New Roman"/>
          <w:bCs/>
          <w:color w:val="000000"/>
          <w:sz w:val="36"/>
          <w:szCs w:val="36"/>
        </w:rPr>
        <w:br/>
      </w:r>
      <w:r w:rsidRPr="0016743A">
        <w:rPr>
          <w:rFonts w:ascii="Times New Roman" w:hAnsi="Times New Roman"/>
          <w:bCs/>
          <w:color w:val="000000"/>
          <w:sz w:val="36"/>
          <w:szCs w:val="36"/>
        </w:rPr>
        <w:t xml:space="preserve">по ул. Весовая </w:t>
      </w:r>
      <w:r w:rsidRPr="0039230D">
        <w:rPr>
          <w:rFonts w:ascii="Times New Roman" w:hAnsi="Times New Roman"/>
          <w:sz w:val="36"/>
          <w:szCs w:val="36"/>
        </w:rPr>
        <w:t>в границах улиц Степная, Южная, Весовая</w:t>
      </w:r>
      <w:r w:rsidRPr="0016743A">
        <w:rPr>
          <w:rFonts w:ascii="Times New Roman" w:hAnsi="Times New Roman"/>
          <w:bCs/>
          <w:color w:val="000000"/>
          <w:sz w:val="36"/>
          <w:szCs w:val="36"/>
        </w:rPr>
        <w:t xml:space="preserve"> </w:t>
      </w:r>
      <w:r>
        <w:rPr>
          <w:rFonts w:ascii="Times New Roman" w:hAnsi="Times New Roman"/>
          <w:bCs/>
          <w:color w:val="000000"/>
          <w:sz w:val="36"/>
          <w:szCs w:val="36"/>
        </w:rPr>
        <w:br/>
      </w:r>
      <w:r w:rsidRPr="0016743A">
        <w:rPr>
          <w:rFonts w:ascii="Times New Roman" w:hAnsi="Times New Roman"/>
          <w:bCs/>
          <w:color w:val="000000"/>
          <w:sz w:val="36"/>
          <w:szCs w:val="36"/>
        </w:rPr>
        <w:t xml:space="preserve">в х. Варламов </w:t>
      </w:r>
      <w:proofErr w:type="spellStart"/>
      <w:r w:rsidRPr="0016743A">
        <w:rPr>
          <w:rFonts w:ascii="Times New Roman" w:hAnsi="Times New Roman"/>
          <w:bCs/>
          <w:color w:val="000000"/>
          <w:sz w:val="36"/>
          <w:szCs w:val="36"/>
        </w:rPr>
        <w:t>Котлубанского</w:t>
      </w:r>
      <w:proofErr w:type="spellEnd"/>
      <w:r w:rsidRPr="0016743A">
        <w:rPr>
          <w:rFonts w:ascii="Times New Roman" w:hAnsi="Times New Roman"/>
          <w:bCs/>
          <w:color w:val="000000"/>
          <w:sz w:val="36"/>
          <w:szCs w:val="36"/>
        </w:rPr>
        <w:t xml:space="preserve"> сельского поселения </w:t>
      </w:r>
      <w:proofErr w:type="spellStart"/>
      <w:r w:rsidRPr="0016743A">
        <w:rPr>
          <w:rFonts w:ascii="Times New Roman" w:hAnsi="Times New Roman"/>
          <w:bCs/>
          <w:color w:val="000000"/>
          <w:sz w:val="36"/>
          <w:szCs w:val="36"/>
        </w:rPr>
        <w:t>Городищенского</w:t>
      </w:r>
      <w:proofErr w:type="spellEnd"/>
      <w:r w:rsidRPr="0016743A">
        <w:rPr>
          <w:rFonts w:ascii="Times New Roman" w:hAnsi="Times New Roman"/>
          <w:bCs/>
          <w:color w:val="000000"/>
          <w:sz w:val="36"/>
          <w:szCs w:val="36"/>
        </w:rPr>
        <w:t xml:space="preserve"> муниципального района Волгоградской области</w:t>
      </w:r>
    </w:p>
    <w:p w14:paraId="72F0F9B5" w14:textId="7EF2AAB3" w:rsidR="00042413" w:rsidRPr="00042413" w:rsidRDefault="00042413" w:rsidP="000424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44"/>
          <w:szCs w:val="44"/>
        </w:rPr>
        <w:br/>
      </w:r>
    </w:p>
    <w:p w14:paraId="21A89C87" w14:textId="77777777" w:rsidR="00042413" w:rsidRDefault="00042413" w:rsidP="00042413">
      <w:pPr>
        <w:jc w:val="center"/>
        <w:rPr>
          <w:rFonts w:ascii="Times New Roman" w:hAnsi="Times New Roman"/>
          <w:b/>
          <w:sz w:val="32"/>
          <w:szCs w:val="32"/>
        </w:rPr>
      </w:pPr>
      <w:r w:rsidRPr="003B7773">
        <w:rPr>
          <w:rFonts w:ascii="Times New Roman" w:hAnsi="Times New Roman"/>
          <w:b/>
          <w:sz w:val="32"/>
          <w:szCs w:val="32"/>
        </w:rPr>
        <w:t>Основная часть</w:t>
      </w:r>
    </w:p>
    <w:p w14:paraId="5C899F9D" w14:textId="77777777" w:rsidR="00C64A53" w:rsidRPr="003B7773" w:rsidRDefault="00C64A53" w:rsidP="00042413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Том 1</w:t>
      </w:r>
    </w:p>
    <w:p w14:paraId="26BD2932" w14:textId="77777777" w:rsidR="00052821" w:rsidRDefault="00052821" w:rsidP="00052821">
      <w:pPr>
        <w:jc w:val="center"/>
        <w:rPr>
          <w:rFonts w:ascii="Times New Roman" w:hAnsi="Times New Roman"/>
          <w:sz w:val="28"/>
          <w:szCs w:val="28"/>
        </w:rPr>
      </w:pPr>
    </w:p>
    <w:p w14:paraId="41E230DD" w14:textId="1FD6F806" w:rsidR="00052821" w:rsidRPr="00A55520" w:rsidRDefault="00052821" w:rsidP="00C64A5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Заказчик: </w:t>
      </w:r>
      <w:r w:rsidR="00661760">
        <w:rPr>
          <w:rFonts w:ascii="Times New Roman" w:hAnsi="Times New Roman"/>
          <w:sz w:val="28"/>
          <w:szCs w:val="28"/>
        </w:rPr>
        <w:t xml:space="preserve">г-н </w:t>
      </w:r>
      <w:r w:rsidR="00F300D7">
        <w:rPr>
          <w:rFonts w:ascii="Times New Roman" w:hAnsi="Times New Roman"/>
          <w:sz w:val="28"/>
          <w:szCs w:val="28"/>
        </w:rPr>
        <w:t xml:space="preserve">   </w:t>
      </w:r>
      <w:proofErr w:type="gramStart"/>
      <w:r w:rsidR="00F300D7">
        <w:rPr>
          <w:rFonts w:ascii="Times New Roman" w:hAnsi="Times New Roman"/>
          <w:sz w:val="28"/>
          <w:szCs w:val="28"/>
        </w:rPr>
        <w:t xml:space="preserve">  </w:t>
      </w:r>
      <w:r w:rsidR="003B7773">
        <w:rPr>
          <w:rFonts w:ascii="Times New Roman" w:hAnsi="Times New Roman"/>
          <w:sz w:val="28"/>
          <w:szCs w:val="28"/>
        </w:rPr>
        <w:t>.</w:t>
      </w:r>
      <w:proofErr w:type="gramEnd"/>
    </w:p>
    <w:p w14:paraId="1D7975FD" w14:textId="77777777" w:rsidR="00052821" w:rsidRDefault="00052821" w:rsidP="00052821">
      <w:pPr>
        <w:jc w:val="center"/>
        <w:rPr>
          <w:rFonts w:ascii="Times New Roman" w:hAnsi="Times New Roman"/>
          <w:sz w:val="28"/>
          <w:szCs w:val="28"/>
        </w:rPr>
      </w:pPr>
    </w:p>
    <w:p w14:paraId="57B02D5F" w14:textId="07CA7B0D" w:rsidR="00052821" w:rsidRDefault="00084C8C" w:rsidP="00052821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Директор:  </w:t>
      </w:r>
      <w:r w:rsidR="00F300D7">
        <w:rPr>
          <w:rFonts w:ascii="Times New Roman" w:hAnsi="Times New Roman"/>
          <w:sz w:val="28"/>
          <w:szCs w:val="28"/>
        </w:rPr>
        <w:t xml:space="preserve"> </w:t>
      </w:r>
      <w:proofErr w:type="gramEnd"/>
      <w:r w:rsidR="00F300D7">
        <w:rPr>
          <w:rFonts w:ascii="Times New Roman" w:hAnsi="Times New Roman"/>
          <w:sz w:val="28"/>
          <w:szCs w:val="28"/>
        </w:rPr>
        <w:t xml:space="preserve">  </w:t>
      </w:r>
      <w:r w:rsidR="0016743A">
        <w:rPr>
          <w:rFonts w:ascii="Times New Roman" w:hAnsi="Times New Roman"/>
          <w:sz w:val="28"/>
          <w:szCs w:val="28"/>
        </w:rPr>
        <w:t xml:space="preserve">                                             С.А. Плесовских</w:t>
      </w:r>
      <w:r w:rsidR="00F300D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.</w:t>
      </w:r>
      <w:r w:rsidR="00052821">
        <w:rPr>
          <w:rFonts w:ascii="Times New Roman" w:hAnsi="Times New Roman"/>
          <w:sz w:val="28"/>
          <w:szCs w:val="28"/>
        </w:rPr>
        <w:t xml:space="preserve">                                                                         </w:t>
      </w:r>
      <w:r w:rsidR="002B3FCC">
        <w:rPr>
          <w:rFonts w:ascii="Times New Roman" w:hAnsi="Times New Roman"/>
          <w:sz w:val="28"/>
          <w:szCs w:val="28"/>
        </w:rPr>
        <w:t xml:space="preserve">    </w:t>
      </w:r>
    </w:p>
    <w:p w14:paraId="1CC973C6" w14:textId="77777777" w:rsidR="00052821" w:rsidRDefault="00052821" w:rsidP="00052821">
      <w:pPr>
        <w:rPr>
          <w:rFonts w:ascii="Times New Roman" w:hAnsi="Times New Roman"/>
          <w:sz w:val="28"/>
          <w:szCs w:val="28"/>
        </w:rPr>
      </w:pPr>
    </w:p>
    <w:p w14:paraId="776B39BC" w14:textId="5773F6C4" w:rsidR="00052821" w:rsidRDefault="00052821" w:rsidP="0005282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</w:t>
      </w:r>
      <w:r w:rsidR="00661760">
        <w:rPr>
          <w:rFonts w:ascii="Times New Roman" w:hAnsi="Times New Roman"/>
          <w:sz w:val="28"/>
          <w:szCs w:val="28"/>
        </w:rPr>
        <w:t xml:space="preserve">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6792D416" w14:textId="77777777" w:rsidR="00052821" w:rsidRDefault="00052821" w:rsidP="00052821">
      <w:pPr>
        <w:jc w:val="center"/>
        <w:rPr>
          <w:rFonts w:ascii="Times New Roman" w:hAnsi="Times New Roman"/>
          <w:sz w:val="28"/>
          <w:szCs w:val="28"/>
        </w:rPr>
      </w:pPr>
    </w:p>
    <w:p w14:paraId="3BE70FF2" w14:textId="43BDC9FD" w:rsidR="00EC6472" w:rsidRDefault="00EC6472" w:rsidP="00661760">
      <w:pPr>
        <w:rPr>
          <w:rFonts w:ascii="Times New Roman" w:hAnsi="Times New Roman"/>
          <w:sz w:val="28"/>
          <w:szCs w:val="28"/>
        </w:rPr>
      </w:pPr>
    </w:p>
    <w:p w14:paraId="62FAC6E0" w14:textId="76B68149" w:rsidR="00F300D7" w:rsidRDefault="00F300D7" w:rsidP="00661760">
      <w:pPr>
        <w:rPr>
          <w:rFonts w:ascii="Times New Roman" w:hAnsi="Times New Roman"/>
          <w:sz w:val="28"/>
          <w:szCs w:val="28"/>
        </w:rPr>
      </w:pPr>
    </w:p>
    <w:p w14:paraId="528ACD32" w14:textId="31EEE4C9" w:rsidR="001F21EA" w:rsidRDefault="001F21EA" w:rsidP="00661760">
      <w:pPr>
        <w:rPr>
          <w:rFonts w:ascii="Times New Roman" w:hAnsi="Times New Roman"/>
          <w:sz w:val="28"/>
          <w:szCs w:val="28"/>
        </w:rPr>
      </w:pPr>
    </w:p>
    <w:p w14:paraId="34CBC2E5" w14:textId="77777777" w:rsidR="001F21EA" w:rsidRDefault="001F21EA" w:rsidP="00661760">
      <w:pPr>
        <w:rPr>
          <w:rFonts w:ascii="Times New Roman" w:hAnsi="Times New Roman"/>
          <w:sz w:val="28"/>
          <w:szCs w:val="28"/>
        </w:rPr>
      </w:pPr>
    </w:p>
    <w:p w14:paraId="2A5B8ECE" w14:textId="49AC62A8" w:rsidR="00EC6472" w:rsidRDefault="00EC6472" w:rsidP="00661760">
      <w:pPr>
        <w:rPr>
          <w:rFonts w:ascii="Times New Roman" w:hAnsi="Times New Roman"/>
          <w:sz w:val="28"/>
          <w:szCs w:val="28"/>
        </w:rPr>
      </w:pPr>
    </w:p>
    <w:p w14:paraId="15825127" w14:textId="4730A0B7" w:rsidR="00DE35FB" w:rsidRDefault="00C64A53" w:rsidP="00B31C5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B31C51">
        <w:rPr>
          <w:rFonts w:ascii="Times New Roman" w:hAnsi="Times New Roman"/>
          <w:sz w:val="28"/>
          <w:szCs w:val="28"/>
        </w:rPr>
        <w:t>олгоград 20</w:t>
      </w:r>
      <w:r w:rsidR="00806064">
        <w:rPr>
          <w:rFonts w:ascii="Times New Roman" w:hAnsi="Times New Roman"/>
          <w:sz w:val="28"/>
          <w:szCs w:val="28"/>
        </w:rPr>
        <w:t>23</w:t>
      </w:r>
    </w:p>
    <w:p w14:paraId="22BA2FC0" w14:textId="1E6EDEBD" w:rsidR="001F0BB4" w:rsidRDefault="001F0BB4" w:rsidP="001F0BB4">
      <w:pPr>
        <w:rPr>
          <w:rFonts w:ascii="Times New Roman" w:hAnsi="Times New Roman"/>
          <w:sz w:val="28"/>
          <w:szCs w:val="28"/>
        </w:rPr>
      </w:pPr>
      <w:r>
        <w:rPr>
          <w:b/>
          <w:noProof/>
          <w:sz w:val="36"/>
          <w:szCs w:val="36"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654144" behindDoc="0" locked="0" layoutInCell="1" allowOverlap="1" wp14:anchorId="053F3387" wp14:editId="408BD101">
                <wp:simplePos x="0" y="0"/>
                <wp:positionH relativeFrom="margin">
                  <wp:posOffset>-275280</wp:posOffset>
                </wp:positionH>
                <wp:positionV relativeFrom="paragraph">
                  <wp:posOffset>86390</wp:posOffset>
                </wp:positionV>
                <wp:extent cx="6506845" cy="10135235"/>
                <wp:effectExtent l="0" t="0" r="27305" b="18415"/>
                <wp:wrapNone/>
                <wp:docPr id="1230" name="Группа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06845" cy="10135235"/>
                          <a:chOff x="0" y="0"/>
                          <a:chExt cx="6514465" cy="10135448"/>
                        </a:xfrm>
                      </wpg:grpSpPr>
                      <wpg:grpSp>
                        <wpg:cNvPr id="1231" name="Group 324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6514465" cy="10135448"/>
                            <a:chOff x="0" y="0"/>
                            <a:chExt cx="20000" cy="20023"/>
                          </a:xfrm>
                        </wpg:grpSpPr>
                        <wps:wsp>
                          <wps:cNvPr id="1232" name="Rectangle 325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0000" cy="20000"/>
                            </a:xfrm>
                            <a:prstGeom prst="rect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33" name="Line 326"/>
                          <wps:cNvCnPr/>
                          <wps:spPr bwMode="auto">
                            <a:xfrm>
                              <a:off x="993" y="17183"/>
                              <a:ext cx="2" cy="1038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34" name="Line 327"/>
                          <wps:cNvCnPr/>
                          <wps:spPr bwMode="auto">
                            <a:xfrm>
                              <a:off x="10" y="17173"/>
                              <a:ext cx="19967" cy="1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35" name="Line 328"/>
                          <wps:cNvCnPr/>
                          <wps:spPr bwMode="auto">
                            <a:xfrm>
                              <a:off x="2186" y="17192"/>
                              <a:ext cx="2" cy="2797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36" name="Line 329"/>
                          <wps:cNvCnPr/>
                          <wps:spPr bwMode="auto">
                            <a:xfrm>
                              <a:off x="4919" y="17192"/>
                              <a:ext cx="2" cy="2797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37" name="Line 330"/>
                          <wps:cNvCnPr/>
                          <wps:spPr bwMode="auto">
                            <a:xfrm>
                              <a:off x="6557" y="17192"/>
                              <a:ext cx="2" cy="2797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38" name="Line 331"/>
                          <wps:cNvCnPr/>
                          <wps:spPr bwMode="auto">
                            <a:xfrm>
                              <a:off x="7650" y="17183"/>
                              <a:ext cx="2" cy="2796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39" name="Line 332"/>
                          <wps:cNvCnPr/>
                          <wps:spPr bwMode="auto">
                            <a:xfrm>
                              <a:off x="15848" y="18239"/>
                              <a:ext cx="4" cy="693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40" name="Line 333"/>
                          <wps:cNvCnPr/>
                          <wps:spPr bwMode="auto">
                            <a:xfrm>
                              <a:off x="10" y="19293"/>
                              <a:ext cx="7621" cy="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41" name="Line 334"/>
                          <wps:cNvCnPr/>
                          <wps:spPr bwMode="auto">
                            <a:xfrm>
                              <a:off x="10" y="19646"/>
                              <a:ext cx="7621" cy="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42" name="Rectangle 335"/>
                          <wps:cNvSpPr>
                            <a:spLocks noChangeArrowheads="1"/>
                          </wps:cNvSpPr>
                          <wps:spPr bwMode="auto">
                            <a:xfrm>
                              <a:off x="25" y="17947"/>
                              <a:ext cx="868" cy="31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4BDDDB2E" w14:textId="77777777" w:rsidR="0016743A" w:rsidRPr="00FE178E" w:rsidRDefault="0016743A" w:rsidP="00B84F40">
                                <w:pPr>
                                  <w:pStyle w:val="a8"/>
                                  <w:jc w:val="left"/>
                                  <w:rPr>
                                    <w:rFonts w:ascii="GOST type B" w:hAnsi="GOST type B"/>
                                    <w:sz w:val="22"/>
                                    <w:szCs w:val="22"/>
                                    <w:lang w:val="ru-RU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  <w:lang w:val="ru-RU"/>
                                  </w:rPr>
                                  <w:t>Изм.</w:t>
                                </w:r>
                              </w:p>
                              <w:p w14:paraId="192E56EB" w14:textId="77777777" w:rsidR="0016743A" w:rsidRPr="0003012F" w:rsidRDefault="0016743A" w:rsidP="00B84F40">
                                <w:pPr>
                                  <w:pStyle w:val="a8"/>
                                  <w:rPr>
                                    <w:rFonts w:ascii="GOST type B" w:hAnsi="GOST type B"/>
                                    <w:sz w:val="22"/>
                                    <w:szCs w:val="22"/>
                                  </w:rPr>
                                </w:pPr>
                                <w:r w:rsidRPr="0003012F">
                                  <w:rPr>
                                    <w:rFonts w:ascii="GOST type B" w:hAnsi="GOST type B"/>
                                    <w:sz w:val="22"/>
                                    <w:szCs w:val="22"/>
                                  </w:rPr>
                                  <w:t>мн.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243" name="Rectangle 336"/>
                          <wps:cNvSpPr>
                            <a:spLocks noChangeArrowheads="1"/>
                          </wps:cNvSpPr>
                          <wps:spPr bwMode="auto">
                            <a:xfrm>
                              <a:off x="893" y="17947"/>
                              <a:ext cx="1374" cy="3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40053DEA" w14:textId="77777777" w:rsidR="0016743A" w:rsidRPr="00FE178E" w:rsidRDefault="0016743A" w:rsidP="00B84F40">
                                <w:pPr>
                                  <w:pStyle w:val="a8"/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  <w:lang w:val="ru-RU"/>
                                  </w:rPr>
                                </w:pPr>
                                <w:proofErr w:type="spellStart"/>
                                <w:r w:rsidRPr="00FE178E"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  <w:lang w:val="ru-RU"/>
                                  </w:rPr>
                                  <w:t>Кол.уч</w:t>
                                </w:r>
                                <w:proofErr w:type="spellEnd"/>
                                <w:r w:rsidRPr="00FE178E"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  <w:lang w:val="ru-RU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244" name="Rectangle 342"/>
                          <wps:cNvSpPr>
                            <a:spLocks noChangeArrowheads="1"/>
                          </wps:cNvSpPr>
                          <wps:spPr bwMode="auto">
                            <a:xfrm>
                              <a:off x="7760" y="17210"/>
                              <a:ext cx="12240" cy="102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7FBDFE52" w14:textId="4772048A" w:rsidR="0016743A" w:rsidRDefault="0016743A" w:rsidP="00253EE4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/>
                                    <w:bCs/>
                                    <w:color w:val="000000"/>
                                    <w:sz w:val="21"/>
                                    <w:szCs w:val="21"/>
                                  </w:rPr>
                                </w:pPr>
                              </w:p>
                              <w:p w14:paraId="7C25075C" w14:textId="7B93E800" w:rsidR="00A17B9D" w:rsidRPr="00253EE4" w:rsidRDefault="00A17B9D" w:rsidP="00253EE4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/>
                                    <w:sz w:val="21"/>
                                    <w:szCs w:val="21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Cs/>
                                    <w:color w:val="000000"/>
                                    <w:sz w:val="21"/>
                                    <w:szCs w:val="21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245" name="Line 343"/>
                          <wps:cNvCnPr/>
                          <wps:spPr bwMode="auto">
                            <a:xfrm>
                              <a:off x="12" y="18233"/>
                              <a:ext cx="19967" cy="1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46" name="Line 344"/>
                          <wps:cNvCnPr/>
                          <wps:spPr bwMode="auto">
                            <a:xfrm>
                              <a:off x="25" y="17881"/>
                              <a:ext cx="7621" cy="1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67" name="Line 345"/>
                          <wps:cNvCnPr/>
                          <wps:spPr bwMode="auto">
                            <a:xfrm>
                              <a:off x="3480" y="17882"/>
                              <a:ext cx="0" cy="339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68" name="Line 346"/>
                          <wps:cNvCnPr/>
                          <wps:spPr bwMode="auto">
                            <a:xfrm>
                              <a:off x="10" y="18938"/>
                              <a:ext cx="7621" cy="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69" name="Line 347"/>
                          <wps:cNvCnPr/>
                          <wps:spPr bwMode="auto">
                            <a:xfrm>
                              <a:off x="10" y="18583"/>
                              <a:ext cx="7621" cy="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70" name="Rectangle 350"/>
                          <wps:cNvSpPr>
                            <a:spLocks noChangeArrowheads="1"/>
                          </wps:cNvSpPr>
                          <wps:spPr bwMode="auto">
                            <a:xfrm>
                              <a:off x="2267" y="18267"/>
                              <a:ext cx="2573" cy="3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43F9B6E7" w14:textId="77777777" w:rsidR="0016743A" w:rsidRPr="00B958D0" w:rsidRDefault="0016743A" w:rsidP="00B84F40">
                                <w:pPr>
                                  <w:pStyle w:val="a8"/>
                                  <w:rPr>
                                    <w:rFonts w:ascii="Times New Roman" w:hAnsi="Times New Roman"/>
                                    <w:color w:val="FF0000"/>
                                    <w:sz w:val="18"/>
                                    <w:szCs w:val="18"/>
                                    <w:lang w:val="ru-RU"/>
                                  </w:rPr>
                                </w:pPr>
                              </w:p>
                              <w:p w14:paraId="5DEAA1D2" w14:textId="77777777" w:rsidR="0016743A" w:rsidRPr="00626750" w:rsidRDefault="0016743A" w:rsidP="00B84F40">
                                <w:pPr>
                                  <w:rPr>
                                    <w:rFonts w:ascii="GOST type B" w:hAnsi="GOST type B"/>
                                    <w:i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271" name="Rectangle 353"/>
                          <wps:cNvSpPr>
                            <a:spLocks noChangeArrowheads="1"/>
                          </wps:cNvSpPr>
                          <wps:spPr bwMode="auto">
                            <a:xfrm>
                              <a:off x="2267" y="18614"/>
                              <a:ext cx="2573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239AF498" w14:textId="77777777" w:rsidR="0016743A" w:rsidRPr="00626750" w:rsidRDefault="0016743A" w:rsidP="002B3FCC">
                                <w:pPr>
                                  <w:pStyle w:val="a8"/>
                                  <w:rPr>
                                    <w:rFonts w:ascii="GOST type B" w:hAnsi="GOST type B"/>
                                    <w:i w:val="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272" name="Rectangle 356"/>
                          <wps:cNvSpPr>
                            <a:spLocks noChangeArrowheads="1"/>
                          </wps:cNvSpPr>
                          <wps:spPr bwMode="auto">
                            <a:xfrm>
                              <a:off x="2267" y="18969"/>
                              <a:ext cx="2573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2381127E" w14:textId="77777777" w:rsidR="0016743A" w:rsidRPr="00626750" w:rsidRDefault="0016743A" w:rsidP="00B84F40">
                                <w:pPr>
                                  <w:pStyle w:val="a8"/>
                                  <w:jc w:val="both"/>
                                  <w:rPr>
                                    <w:rFonts w:ascii="GOST type B" w:hAnsi="GOST type B"/>
                                    <w:sz w:val="22"/>
                                    <w:szCs w:val="22"/>
                                    <w:lang w:val="en-US"/>
                                  </w:rPr>
                                </w:pPr>
                              </w:p>
                              <w:p w14:paraId="29AF258B" w14:textId="77777777" w:rsidR="0016743A" w:rsidRPr="0003012F" w:rsidRDefault="0016743A" w:rsidP="00B84F40">
                                <w:pPr>
                                  <w:rPr>
                                    <w:rFonts w:ascii="GOST type B" w:hAnsi="GOST type B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273" name="Rectangle 359"/>
                          <wps:cNvSpPr>
                            <a:spLocks noChangeArrowheads="1"/>
                          </wps:cNvSpPr>
                          <wps:spPr bwMode="auto">
                            <a:xfrm>
                              <a:off x="2267" y="19314"/>
                              <a:ext cx="2573" cy="3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1A4114F1" w14:textId="77777777" w:rsidR="0016743A" w:rsidRPr="00626750" w:rsidRDefault="0016743A" w:rsidP="00B84F40">
                                <w:pPr>
                                  <w:rPr>
                                    <w:rFonts w:ascii="GOST type B" w:hAnsi="GOST type B"/>
                                    <w:i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274" name="Rectangle 362"/>
                          <wps:cNvSpPr>
                            <a:spLocks noChangeArrowheads="1"/>
                          </wps:cNvSpPr>
                          <wps:spPr bwMode="auto">
                            <a:xfrm>
                              <a:off x="2267" y="19660"/>
                              <a:ext cx="2573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52A63CF1" w14:textId="77777777" w:rsidR="0016743A" w:rsidRPr="00626750" w:rsidRDefault="0016743A" w:rsidP="00B84F40">
                                <w:pPr>
                                  <w:rPr>
                                    <w:rFonts w:ascii="GOST type B" w:hAnsi="GOST type B"/>
                                    <w:i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275" name="Line 363"/>
                          <wps:cNvCnPr/>
                          <wps:spPr bwMode="auto">
                            <a:xfrm>
                              <a:off x="14208" y="18239"/>
                              <a:ext cx="2" cy="174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76" name="Rectangle 364"/>
                          <wps:cNvSpPr>
                            <a:spLocks noChangeArrowheads="1"/>
                          </wps:cNvSpPr>
                          <wps:spPr bwMode="auto">
                            <a:xfrm>
                              <a:off x="7787" y="18314"/>
                              <a:ext cx="6292" cy="16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26602279" w14:textId="77777777" w:rsidR="0016743A" w:rsidRPr="00932DFF" w:rsidRDefault="0016743A" w:rsidP="00B84F40">
                                <w:pPr>
                                  <w:pStyle w:val="a8"/>
                                  <w:rPr>
                                    <w:rFonts w:ascii="GOST type B" w:hAnsi="GOST type B"/>
                                    <w:szCs w:val="24"/>
                                    <w:lang w:val="en-US"/>
                                  </w:rPr>
                                </w:pPr>
                              </w:p>
                              <w:p w14:paraId="51173B32" w14:textId="77777777" w:rsidR="0016743A" w:rsidRPr="00932DFF" w:rsidRDefault="0016743A" w:rsidP="00B84F40">
                                <w:pPr>
                                  <w:pStyle w:val="a8"/>
                                  <w:rPr>
                                    <w:rFonts w:ascii="Times New Roman" w:hAnsi="Times New Roman"/>
                                    <w:i w:val="0"/>
                                    <w:szCs w:val="24"/>
                                    <w:lang w:val="ru-RU"/>
                                  </w:rPr>
                                </w:pPr>
                                <w:r w:rsidRPr="00932DFF">
                                  <w:rPr>
                                    <w:rFonts w:ascii="Times New Roman" w:hAnsi="Times New Roman"/>
                                    <w:i w:val="0"/>
                                    <w:szCs w:val="24"/>
                                    <w:lang w:val="ru-RU"/>
                                  </w:rPr>
                                  <w:t>Основная часть проекта планировки</w:t>
                                </w:r>
                                <w:r>
                                  <w:rPr>
                                    <w:rFonts w:ascii="Times New Roman" w:hAnsi="Times New Roman"/>
                                    <w:i w:val="0"/>
                                    <w:szCs w:val="24"/>
                                    <w:lang w:val="ru-RU"/>
                                  </w:rPr>
                                  <w:t>.</w:t>
                                </w:r>
                              </w:p>
                              <w:p w14:paraId="0346D2B2" w14:textId="77777777" w:rsidR="0016743A" w:rsidRPr="00626750" w:rsidRDefault="0016743A" w:rsidP="00B84F40">
                                <w:pPr>
                                  <w:pStyle w:val="a8"/>
                                  <w:rPr>
                                    <w:rFonts w:ascii="GOST type B" w:hAnsi="GOST type B"/>
                                    <w:sz w:val="28"/>
                                    <w:szCs w:val="28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277" name="Line 365"/>
                          <wps:cNvCnPr/>
                          <wps:spPr bwMode="auto">
                            <a:xfrm>
                              <a:off x="14221" y="18587"/>
                              <a:ext cx="5769" cy="1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78" name="Line 366"/>
                          <wps:cNvCnPr/>
                          <wps:spPr bwMode="auto">
                            <a:xfrm>
                              <a:off x="14219" y="18939"/>
                              <a:ext cx="5769" cy="2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79" name="Line 367"/>
                          <wps:cNvCnPr/>
                          <wps:spPr bwMode="auto">
                            <a:xfrm>
                              <a:off x="17487" y="18239"/>
                              <a:ext cx="3" cy="693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80" name="Rectangle 373"/>
                          <wps:cNvSpPr>
                            <a:spLocks noChangeArrowheads="1"/>
                          </wps:cNvSpPr>
                          <wps:spPr bwMode="auto">
                            <a:xfrm>
                              <a:off x="14295" y="18978"/>
                              <a:ext cx="5609" cy="10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22ED85B2" w14:textId="77777777" w:rsidR="0016743A" w:rsidRDefault="0016743A" w:rsidP="00F300D7">
                                <w:pPr>
                                  <w:pStyle w:val="a8"/>
                                  <w:rPr>
                                    <w:rFonts w:ascii="Times New Roman" w:hAnsi="Times New Roman"/>
                                    <w:sz w:val="20"/>
                                    <w:lang w:val="ru-RU"/>
                                  </w:rPr>
                                </w:pPr>
                              </w:p>
                              <w:p w14:paraId="239C9FF2" w14:textId="270FC461" w:rsidR="0016743A" w:rsidRPr="00B15B4B" w:rsidRDefault="0016743A" w:rsidP="00F300D7">
                                <w:pPr>
                                  <w:pStyle w:val="a8"/>
                                  <w:rPr>
                                    <w:rFonts w:ascii="Times New Roman" w:hAnsi="Times New Roman"/>
                                    <w:sz w:val="20"/>
                                    <w:lang w:val="ru-RU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sz w:val="20"/>
                                    <w:lang w:val="ru-RU"/>
                                  </w:rPr>
                                  <w:t>ООО «Плеском»</w:t>
                                </w:r>
                              </w:p>
                              <w:p w14:paraId="5AFA109A" w14:textId="77777777" w:rsidR="0016743A" w:rsidRPr="00CD6B3C" w:rsidRDefault="0016743A" w:rsidP="00B84F40">
                                <w:pPr>
                                  <w:pStyle w:val="a8"/>
                                  <w:rPr>
                                    <w:rFonts w:ascii="Times New Roman" w:hAnsi="Times New Roman"/>
                                    <w:sz w:val="28"/>
                                    <w:szCs w:val="28"/>
                                    <w:lang w:val="ru-RU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</wpg:grpSp>
                      <wps:wsp>
                        <wps:cNvPr id="1281" name="Rectangle 336"/>
                        <wps:cNvSpPr>
                          <a:spLocks noChangeArrowheads="1"/>
                        </wps:cNvSpPr>
                        <wps:spPr bwMode="auto">
                          <a:xfrm>
                            <a:off x="733425" y="9058275"/>
                            <a:ext cx="861695" cy="139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D43E360" w14:textId="77777777" w:rsidR="0016743A" w:rsidRPr="00FE178E" w:rsidRDefault="0016743A" w:rsidP="00B84F4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    №док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82" name="Rectangle 336"/>
                        <wps:cNvSpPr>
                          <a:spLocks noChangeArrowheads="1"/>
                        </wps:cNvSpPr>
                        <wps:spPr bwMode="auto">
                          <a:xfrm>
                            <a:off x="1647825" y="9048750"/>
                            <a:ext cx="44704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41B8DB1" w14:textId="77777777" w:rsidR="0016743A" w:rsidRPr="00FE178E" w:rsidRDefault="0016743A" w:rsidP="00B84F4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Подп.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83" name="Rectangle 336"/>
                        <wps:cNvSpPr>
                          <a:spLocks noChangeArrowheads="1"/>
                        </wps:cNvSpPr>
                        <wps:spPr bwMode="auto">
                          <a:xfrm>
                            <a:off x="2085975" y="9058275"/>
                            <a:ext cx="44704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F0E08CB" w14:textId="77777777" w:rsidR="0016743A" w:rsidRPr="00FE178E" w:rsidRDefault="0016743A" w:rsidP="00B84F4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84" name="Rectangle 336"/>
                        <wps:cNvSpPr>
                          <a:spLocks noChangeArrowheads="1"/>
                        </wps:cNvSpPr>
                        <wps:spPr bwMode="auto">
                          <a:xfrm>
                            <a:off x="4657725" y="9248775"/>
                            <a:ext cx="44704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A3F7999" w14:textId="77777777" w:rsidR="0016743A" w:rsidRPr="00FE178E" w:rsidRDefault="0016743A" w:rsidP="00B84F4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Стадия</w:t>
                              </w:r>
                              <w:r w:rsidRPr="00FE178E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85" name="Rectangle 336"/>
                        <wps:cNvSpPr>
                          <a:spLocks noChangeArrowheads="1"/>
                        </wps:cNvSpPr>
                        <wps:spPr bwMode="auto">
                          <a:xfrm>
                            <a:off x="5191125" y="9277350"/>
                            <a:ext cx="44704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597CF7F" w14:textId="77777777" w:rsidR="0016743A" w:rsidRPr="00FE178E" w:rsidRDefault="0016743A" w:rsidP="00B84F4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</w:t>
                              </w:r>
                              <w:r w:rsidRPr="00FE178E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86" name="Rectangle 336"/>
                        <wps:cNvSpPr>
                          <a:spLocks noChangeArrowheads="1"/>
                        </wps:cNvSpPr>
                        <wps:spPr bwMode="auto">
                          <a:xfrm>
                            <a:off x="5838825" y="9267825"/>
                            <a:ext cx="44704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53B05A8" w14:textId="77777777" w:rsidR="0016743A" w:rsidRPr="00FE178E" w:rsidRDefault="0016743A" w:rsidP="00B84F4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Листов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87" name="Rectangle 336"/>
                        <wps:cNvSpPr>
                          <a:spLocks noChangeArrowheads="1"/>
                        </wps:cNvSpPr>
                        <wps:spPr bwMode="auto">
                          <a:xfrm>
                            <a:off x="4657725" y="9439275"/>
                            <a:ext cx="44704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2DC7ADD" w14:textId="77777777" w:rsidR="0016743A" w:rsidRPr="00FE178E" w:rsidRDefault="0016743A" w:rsidP="00B84F4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П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88" name="Rectangle 336"/>
                        <wps:cNvSpPr>
                          <a:spLocks noChangeArrowheads="1"/>
                        </wps:cNvSpPr>
                        <wps:spPr bwMode="auto">
                          <a:xfrm>
                            <a:off x="5200650" y="9439275"/>
                            <a:ext cx="44704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43373CD" w14:textId="77777777" w:rsidR="0016743A" w:rsidRPr="00FE178E" w:rsidRDefault="0016743A" w:rsidP="00B84F4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89" name="Rectangle 336"/>
                        <wps:cNvSpPr>
                          <a:spLocks noChangeArrowheads="1"/>
                        </wps:cNvSpPr>
                        <wps:spPr bwMode="auto">
                          <a:xfrm>
                            <a:off x="5867400" y="9410700"/>
                            <a:ext cx="447040" cy="175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A5A7BF9" w14:textId="7E0071F1" w:rsidR="0016743A" w:rsidRPr="00FE178E" w:rsidRDefault="0016743A" w:rsidP="00B84F4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53F3387" id="Группа 50" o:spid="_x0000_s1026" style="position:absolute;margin-left:-21.7pt;margin-top:6.8pt;width:512.35pt;height:798.05pt;z-index:251654144;mso-position-horizontal-relative:margin;mso-height-relative:margin" coordsize="65144,1013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">
                <v:group id="Group 324" o:spid="_x0000_s1027" style="position:absolute;width:65144;height:101354" coordsize="20000,200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">
                  <v:rect id="Rectangle 325" o:spid="_x0000_s1028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" filled="f" strokeweight="2pt"/>
                  <v:line id="Line 326" o:spid="_x0000_s1029" style="position:absolute;visibility:visible;mso-wrap-style:square" from="993,17183" to="995,18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" strokeweight="2pt"/>
                  <v:line id="Line 327" o:spid="_x0000_s1030" style="position:absolute;visibility:visible;mso-wrap-style:square" from="10,17173" to="19977,17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" strokeweight="2pt"/>
                  <v:line id="Line 328" o:spid="_x0000_s1031" style="position:absolute;visibility:visible;mso-wrap-style:square" from="2186,17192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" strokeweight="2pt"/>
                  <v:line id="Line 329" o:spid="_x0000_s1032" style="position:absolute;visibility:visible;mso-wrap-style:square" from="4919,17192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" strokeweight="2pt"/>
                  <v:line id="Line 330" o:spid="_x0000_s1033" style="position:absolute;visibility:visible;mso-wrap-style:square" from="6557,17192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" strokeweight="2pt"/>
                  <v:line id="Line 331" o:spid="_x0000_s1034" style="position:absolute;visibility:visible;mso-wrap-style:square" from="7650,17183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" strokeweight="2pt"/>
                  <v:line id="Line 332" o:spid="_x0000_s1035" style="position:absolute;visibility:visible;mso-wrap-style:square" from="15848,18239" to="15852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" strokeweight="2pt"/>
                  <v:line id="Line 333" o:spid="_x0000_s1036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" strokeweight="1pt"/>
                  <v:line id="Line 334" o:spid="_x0000_s1037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" strokeweight="1pt"/>
                  <v:rect id="Rectangle 335" o:spid="_x0000_s1038" style="position:absolute;left:25;top:17947;width:868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" filled="f" stroked="f" strokeweight=".25pt">
                    <v:textbox inset="1pt,1pt,1pt,1pt">
                      <w:txbxContent>
                        <w:p w14:paraId="4BDDDB2E" w14:textId="77777777" w:rsidR="0016743A" w:rsidRPr="00FE178E" w:rsidRDefault="0016743A" w:rsidP="00B84F40">
                          <w:pPr>
                            <w:pStyle w:val="a8"/>
                            <w:jc w:val="left"/>
                            <w:rPr>
                              <w:rFonts w:ascii="GOST type B" w:hAnsi="GOST type B"/>
                              <w:sz w:val="22"/>
                              <w:szCs w:val="22"/>
                              <w:lang w:val="ru-RU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  <w:t>Изм.</w:t>
                          </w:r>
                        </w:p>
                        <w:p w14:paraId="192E56EB" w14:textId="77777777" w:rsidR="0016743A" w:rsidRPr="0003012F" w:rsidRDefault="0016743A" w:rsidP="00B84F40">
                          <w:pPr>
                            <w:pStyle w:val="a8"/>
                            <w:rPr>
                              <w:rFonts w:ascii="GOST type B" w:hAnsi="GOST type B"/>
                              <w:sz w:val="22"/>
                              <w:szCs w:val="22"/>
                            </w:rPr>
                          </w:pPr>
                          <w:r w:rsidRPr="0003012F">
                            <w:rPr>
                              <w:rFonts w:ascii="GOST type B" w:hAnsi="GOST type B"/>
                              <w:sz w:val="22"/>
                              <w:szCs w:val="22"/>
                            </w:rPr>
                            <w:t>мн.</w:t>
                          </w:r>
                        </w:p>
                      </w:txbxContent>
                    </v:textbox>
                  </v:rect>
                  <v:rect id="_x0000_s1039" style="position:absolute;left:893;top:17947;width:1374;height:3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" filled="f" stroked="f" strokeweight=".25pt">
                    <v:textbox inset="1pt,1pt,1pt,1pt">
                      <w:txbxContent>
                        <w:p w14:paraId="40053DEA" w14:textId="77777777" w:rsidR="0016743A" w:rsidRPr="00FE178E" w:rsidRDefault="0016743A" w:rsidP="00B84F40">
                          <w:pPr>
                            <w:pStyle w:val="a8"/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</w:pPr>
                          <w:proofErr w:type="spellStart"/>
                          <w:r w:rsidRPr="00FE178E"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  <w:t>Кол.уч</w:t>
                          </w:r>
                          <w:proofErr w:type="spellEnd"/>
                          <w:r w:rsidRPr="00FE178E"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  <w:t>.</w:t>
                          </w:r>
                        </w:p>
                      </w:txbxContent>
                    </v:textbox>
                  </v:rect>
                  <v:rect id="Rectangle 342" o:spid="_x0000_s1040" style="position:absolute;left:7760;top:17210;width:12240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" filled="f" stroked="f" strokeweight=".25pt">
                    <v:textbox inset="1pt,1pt,1pt,1pt">
                      <w:txbxContent>
                        <w:p w14:paraId="7FBDFE52" w14:textId="4772048A" w:rsidR="0016743A" w:rsidRDefault="0016743A" w:rsidP="00253EE4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/>
                              <w:bCs/>
                              <w:color w:val="000000"/>
                              <w:sz w:val="21"/>
                              <w:szCs w:val="21"/>
                            </w:rPr>
                          </w:pPr>
                        </w:p>
                        <w:p w14:paraId="7C25075C" w14:textId="7B93E800" w:rsidR="00A17B9D" w:rsidRPr="00253EE4" w:rsidRDefault="00A17B9D" w:rsidP="00253EE4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ascii="Times New Roman" w:hAnsi="Times New Roman"/>
                              <w:bCs/>
                              <w:color w:val="000000"/>
                              <w:sz w:val="21"/>
                              <w:szCs w:val="21"/>
                            </w:rPr>
                            <w:t>2</w:t>
                          </w:r>
                        </w:p>
                      </w:txbxContent>
                    </v:textbox>
                  </v:rect>
                  <v:line id="Line 343" o:spid="_x0000_s1041" style="position:absolute;visibility:visible;mso-wrap-style:square" from="12,18233" to="19979,182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" strokeweight="2pt"/>
                  <v:line id="Line 344" o:spid="_x0000_s1042" style="position:absolute;visibility:visible;mso-wrap-style:square" from="25,17881" to="7646,178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" strokeweight="2pt"/>
                  <v:line id="Line 345" o:spid="_x0000_s1043" style="position:absolute;visibility:visible;mso-wrap-style:square" from="3480,17882" to="3480,18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" strokeweight="1pt"/>
                  <v:line id="Line 346" o:spid="_x0000_s1044" style="position:absolute;visibility:visible;mso-wrap-style:square" from="10,18938" to="7631,18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" strokeweight="1pt"/>
                  <v:line id="Line 347" o:spid="_x0000_s1045" style="position:absolute;visibility:visible;mso-wrap-style:square" from="10,18583" to="7631,185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" strokeweight="1pt"/>
                  <v:rect id="Rectangle 350" o:spid="_x0000_s1046" style="position:absolute;left:2267;top:18267;width:2573;height:3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" filled="f" stroked="f" strokeweight=".25pt">
                    <v:textbox inset="1pt,1pt,1pt,1pt">
                      <w:txbxContent>
                        <w:p w14:paraId="43F9B6E7" w14:textId="77777777" w:rsidR="0016743A" w:rsidRPr="00B958D0" w:rsidRDefault="0016743A" w:rsidP="00B84F40">
                          <w:pPr>
                            <w:pStyle w:val="a8"/>
                            <w:rPr>
                              <w:rFonts w:ascii="Times New Roman" w:hAnsi="Times New Roman"/>
                              <w:color w:val="FF0000"/>
                              <w:sz w:val="18"/>
                              <w:szCs w:val="18"/>
                              <w:lang w:val="ru-RU"/>
                            </w:rPr>
                          </w:pPr>
                        </w:p>
                        <w:p w14:paraId="5DEAA1D2" w14:textId="77777777" w:rsidR="0016743A" w:rsidRPr="00626750" w:rsidRDefault="0016743A" w:rsidP="00B84F40">
                          <w:pPr>
                            <w:rPr>
                              <w:rFonts w:ascii="GOST type B" w:hAnsi="GOST type B"/>
                              <w:i/>
                              <w:lang w:val="en-US"/>
                            </w:rPr>
                          </w:pPr>
                        </w:p>
                      </w:txbxContent>
                    </v:textbox>
                  </v:rect>
                  <v:rect id="Rectangle 353" o:spid="_x0000_s1047" style="position:absolute;left:2267;top:18614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" filled="f" stroked="f" strokeweight=".25pt">
                    <v:textbox inset="1pt,1pt,1pt,1pt">
                      <w:txbxContent>
                        <w:p w14:paraId="239AF498" w14:textId="77777777" w:rsidR="0016743A" w:rsidRPr="00626750" w:rsidRDefault="0016743A" w:rsidP="002B3FCC">
                          <w:pPr>
                            <w:pStyle w:val="a8"/>
                            <w:rPr>
                              <w:rFonts w:ascii="GOST type B" w:hAnsi="GOST type B"/>
                              <w:i w:val="0"/>
                              <w:lang w:val="en-US"/>
                            </w:rPr>
                          </w:pPr>
                        </w:p>
                      </w:txbxContent>
                    </v:textbox>
                  </v:rect>
                  <v:rect id="Rectangle 356" o:spid="_x0000_s1048" style="position:absolute;left:2267;top:18969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" filled="f" stroked="f" strokeweight=".25pt">
                    <v:textbox inset="1pt,1pt,1pt,1pt">
                      <w:txbxContent>
                        <w:p w14:paraId="2381127E" w14:textId="77777777" w:rsidR="0016743A" w:rsidRPr="00626750" w:rsidRDefault="0016743A" w:rsidP="00B84F40">
                          <w:pPr>
                            <w:pStyle w:val="a8"/>
                            <w:jc w:val="both"/>
                            <w:rPr>
                              <w:rFonts w:ascii="GOST type B" w:hAnsi="GOST type B"/>
                              <w:sz w:val="22"/>
                              <w:szCs w:val="22"/>
                              <w:lang w:val="en-US"/>
                            </w:rPr>
                          </w:pPr>
                        </w:p>
                        <w:p w14:paraId="29AF258B" w14:textId="77777777" w:rsidR="0016743A" w:rsidRPr="0003012F" w:rsidRDefault="0016743A" w:rsidP="00B84F40">
                          <w:pPr>
                            <w:rPr>
                              <w:rFonts w:ascii="GOST type B" w:hAnsi="GOST type B"/>
                            </w:rPr>
                          </w:pPr>
                        </w:p>
                      </w:txbxContent>
                    </v:textbox>
                  </v:rect>
                  <v:rect id="Rectangle 359" o:spid="_x0000_s1049" style="position:absolute;left:2267;top:19314;width:2573;height:3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" filled="f" stroked="f" strokeweight=".25pt">
                    <v:textbox inset="1pt,1pt,1pt,1pt">
                      <w:txbxContent>
                        <w:p w14:paraId="1A4114F1" w14:textId="77777777" w:rsidR="0016743A" w:rsidRPr="00626750" w:rsidRDefault="0016743A" w:rsidP="00B84F40">
                          <w:pPr>
                            <w:rPr>
                              <w:rFonts w:ascii="GOST type B" w:hAnsi="GOST type B"/>
                              <w:i/>
                              <w:lang w:val="en-US"/>
                            </w:rPr>
                          </w:pPr>
                        </w:p>
                      </w:txbxContent>
                    </v:textbox>
                  </v:rect>
                  <v:rect id="Rectangle 362" o:spid="_x0000_s1050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" filled="f" stroked="f" strokeweight=".25pt">
                    <v:textbox inset="1pt,1pt,1pt,1pt">
                      <w:txbxContent>
                        <w:p w14:paraId="52A63CF1" w14:textId="77777777" w:rsidR="0016743A" w:rsidRPr="00626750" w:rsidRDefault="0016743A" w:rsidP="00B84F40">
                          <w:pPr>
                            <w:rPr>
                              <w:rFonts w:ascii="GOST type B" w:hAnsi="GOST type B"/>
                              <w:i/>
                              <w:lang w:val="en-US"/>
                            </w:rPr>
                          </w:pPr>
                        </w:p>
                      </w:txbxContent>
                    </v:textbox>
                  </v:rect>
                  <v:line id="Line 363" o:spid="_x0000_s1051" style="position:absolute;visibility:visible;mso-wrap-style:square" from="14208,18239" to="14210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" strokeweight="2pt"/>
                  <v:rect id="Rectangle 364" o:spid="_x0000_s1052" style="position:absolute;left:7787;top:18314;width:6292;height:16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" filled="f" stroked="f" strokeweight=".25pt">
                    <v:textbox inset="1pt,1pt,1pt,1pt">
                      <w:txbxContent>
                        <w:p w14:paraId="26602279" w14:textId="77777777" w:rsidR="0016743A" w:rsidRPr="00932DFF" w:rsidRDefault="0016743A" w:rsidP="00B84F40">
                          <w:pPr>
                            <w:pStyle w:val="a8"/>
                            <w:rPr>
                              <w:rFonts w:ascii="GOST type B" w:hAnsi="GOST type B"/>
                              <w:szCs w:val="24"/>
                              <w:lang w:val="en-US"/>
                            </w:rPr>
                          </w:pPr>
                        </w:p>
                        <w:p w14:paraId="51173B32" w14:textId="77777777" w:rsidR="0016743A" w:rsidRPr="00932DFF" w:rsidRDefault="0016743A" w:rsidP="00B84F40">
                          <w:pPr>
                            <w:pStyle w:val="a8"/>
                            <w:rPr>
                              <w:rFonts w:ascii="Times New Roman" w:hAnsi="Times New Roman"/>
                              <w:i w:val="0"/>
                              <w:szCs w:val="24"/>
                              <w:lang w:val="ru-RU"/>
                            </w:rPr>
                          </w:pPr>
                          <w:r w:rsidRPr="00932DFF">
                            <w:rPr>
                              <w:rFonts w:ascii="Times New Roman" w:hAnsi="Times New Roman"/>
                              <w:i w:val="0"/>
                              <w:szCs w:val="24"/>
                              <w:lang w:val="ru-RU"/>
                            </w:rPr>
                            <w:t>Основная часть проекта планировки</w:t>
                          </w:r>
                          <w:r>
                            <w:rPr>
                              <w:rFonts w:ascii="Times New Roman" w:hAnsi="Times New Roman"/>
                              <w:i w:val="0"/>
                              <w:szCs w:val="24"/>
                              <w:lang w:val="ru-RU"/>
                            </w:rPr>
                            <w:t>.</w:t>
                          </w:r>
                        </w:p>
                        <w:p w14:paraId="0346D2B2" w14:textId="77777777" w:rsidR="0016743A" w:rsidRPr="00626750" w:rsidRDefault="0016743A" w:rsidP="00B84F40">
                          <w:pPr>
                            <w:pStyle w:val="a8"/>
                            <w:rPr>
                              <w:rFonts w:ascii="GOST type B" w:hAnsi="GOST type B"/>
                              <w:sz w:val="28"/>
                              <w:szCs w:val="28"/>
                              <w:lang w:val="en-US"/>
                            </w:rPr>
                          </w:pPr>
                        </w:p>
                      </w:txbxContent>
                    </v:textbox>
                  </v:rect>
                  <v:line id="Line 365" o:spid="_x0000_s1053" style="position:absolute;visibility:visible;mso-wrap-style:square" from="14221,18587" to="19990,18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" strokeweight="2pt"/>
                  <v:line id="Line 366" o:spid="_x0000_s1054" style="position:absolute;visibility:visible;mso-wrap-style:square" from="14219,18939" to="19988,189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" strokeweight="2pt"/>
                  <v:line id="Line 367" o:spid="_x0000_s1055" style="position:absolute;visibility:visible;mso-wrap-style:square" from="17487,18239" to="17490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" strokeweight="2pt"/>
                  <v:rect id="Rectangle 373" o:spid="_x0000_s1056" style="position:absolute;left:14295;top:18978;width:5609;height:10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" filled="f" stroked="f" strokeweight=".25pt">
                    <v:textbox inset="1pt,1pt,1pt,1pt">
                      <w:txbxContent>
                        <w:p w14:paraId="22ED85B2" w14:textId="77777777" w:rsidR="0016743A" w:rsidRDefault="0016743A" w:rsidP="00F300D7">
                          <w:pPr>
                            <w:pStyle w:val="a8"/>
                            <w:rPr>
                              <w:rFonts w:ascii="Times New Roman" w:hAnsi="Times New Roman"/>
                              <w:sz w:val="20"/>
                              <w:lang w:val="ru-RU"/>
                            </w:rPr>
                          </w:pPr>
                        </w:p>
                        <w:p w14:paraId="239C9FF2" w14:textId="270FC461" w:rsidR="0016743A" w:rsidRPr="00B15B4B" w:rsidRDefault="0016743A" w:rsidP="00F300D7">
                          <w:pPr>
                            <w:pStyle w:val="a8"/>
                            <w:rPr>
                              <w:rFonts w:ascii="Times New Roman" w:hAnsi="Times New Roman"/>
                              <w:sz w:val="20"/>
                              <w:lang w:val="ru-RU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lang w:val="ru-RU"/>
                            </w:rPr>
                            <w:t>ООО «Плеском»</w:t>
                          </w:r>
                        </w:p>
                        <w:p w14:paraId="5AFA109A" w14:textId="77777777" w:rsidR="0016743A" w:rsidRPr="00CD6B3C" w:rsidRDefault="0016743A" w:rsidP="00B84F40">
                          <w:pPr>
                            <w:pStyle w:val="a8"/>
                            <w:rPr>
                              <w:rFonts w:ascii="Times New Roman" w:hAnsi="Times New Roman"/>
                              <w:sz w:val="28"/>
                              <w:szCs w:val="28"/>
                              <w:lang w:val="ru-RU"/>
                            </w:rPr>
                          </w:pPr>
                        </w:p>
                      </w:txbxContent>
                    </v:textbox>
                  </v:rect>
                </v:group>
                <v:rect id="_x0000_s1057" style="position:absolute;left:7334;top:90582;width:8617;height:13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" filled="f" stroked="f" strokeweight=".25pt">
                  <v:textbox inset="1pt,1pt,1pt,1pt">
                    <w:txbxContent>
                      <w:p w14:paraId="4D43E360" w14:textId="77777777" w:rsidR="0016743A" w:rsidRPr="00FE178E" w:rsidRDefault="0016743A" w:rsidP="00B84F4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    №док</w:t>
                        </w:r>
                      </w:p>
                    </w:txbxContent>
                  </v:textbox>
                </v:rect>
                <v:rect id="_x0000_s1058" style="position:absolute;left:16478;top:90487;width:4470;height:1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" filled="f" stroked="f" strokeweight=".25pt">
                  <v:textbox inset="1pt,1pt,1pt,1pt">
                    <w:txbxContent>
                      <w:p w14:paraId="241B8DB1" w14:textId="77777777" w:rsidR="0016743A" w:rsidRPr="00FE178E" w:rsidRDefault="0016743A" w:rsidP="00B84F4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Подп.</w:t>
                        </w:r>
                      </w:p>
                    </w:txbxContent>
                  </v:textbox>
                </v:rect>
                <v:rect id="_x0000_s1059" style="position:absolute;left:20859;top:90582;width:4471;height: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" filled="f" stroked="f" strokeweight=".25pt">
                  <v:textbox inset="1pt,1pt,1pt,1pt">
                    <w:txbxContent>
                      <w:p w14:paraId="2F0E08CB" w14:textId="77777777" w:rsidR="0016743A" w:rsidRPr="00FE178E" w:rsidRDefault="0016743A" w:rsidP="00B84F4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Дата</w:t>
                        </w:r>
                      </w:p>
                    </w:txbxContent>
                  </v:textbox>
                </v:rect>
                <v:rect id="_x0000_s1060" style="position:absolute;left:46577;top:92487;width:4470;height: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" filled="f" stroked="f" strokeweight=".25pt">
                  <v:textbox inset="1pt,1pt,1pt,1pt">
                    <w:txbxContent>
                      <w:p w14:paraId="2A3F7999" w14:textId="77777777" w:rsidR="0016743A" w:rsidRPr="00FE178E" w:rsidRDefault="0016743A" w:rsidP="00B84F4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Стадия</w:t>
                        </w:r>
                        <w:r w:rsidRPr="00FE178E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_x0000_s1061" style="position:absolute;left:51911;top:92773;width:4470;height:1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" filled="f" stroked="f" strokeweight=".25pt">
                  <v:textbox inset="1pt,1pt,1pt,1pt">
                    <w:txbxContent>
                      <w:p w14:paraId="1597CF7F" w14:textId="77777777" w:rsidR="0016743A" w:rsidRPr="00FE178E" w:rsidRDefault="0016743A" w:rsidP="00B84F4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</w:t>
                        </w:r>
                        <w:r w:rsidRPr="00FE178E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_x0000_s1062" style="position:absolute;left:58388;top:92678;width:4470;height:1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" filled="f" stroked="f" strokeweight=".25pt">
                  <v:textbox inset="1pt,1pt,1pt,1pt">
                    <w:txbxContent>
                      <w:p w14:paraId="253B05A8" w14:textId="77777777" w:rsidR="0016743A" w:rsidRPr="00FE178E" w:rsidRDefault="0016743A" w:rsidP="00B84F4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Листов</w:t>
                        </w:r>
                      </w:p>
                    </w:txbxContent>
                  </v:textbox>
                </v:rect>
                <v:rect id="_x0000_s1063" style="position:absolute;left:46577;top:94392;width:4470;height: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" filled="f" stroked="f" strokeweight=".25pt">
                  <v:textbox inset="1pt,1pt,1pt,1pt">
                    <w:txbxContent>
                      <w:p w14:paraId="22DC7ADD" w14:textId="77777777" w:rsidR="0016743A" w:rsidRPr="00FE178E" w:rsidRDefault="0016743A" w:rsidP="00B84F4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П</w:t>
                        </w:r>
                      </w:p>
                    </w:txbxContent>
                  </v:textbox>
                </v:rect>
                <v:rect id="_x0000_s1064" style="position:absolute;left:52006;top:94392;width:4470;height: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" filled="f" stroked="f" strokeweight=".25pt">
                  <v:textbox inset="1pt,1pt,1pt,1pt">
                    <w:txbxContent>
                      <w:p w14:paraId="743373CD" w14:textId="77777777" w:rsidR="0016743A" w:rsidRPr="00FE178E" w:rsidRDefault="0016743A" w:rsidP="00B84F4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1</w:t>
                        </w:r>
                      </w:p>
                    </w:txbxContent>
                  </v:textbox>
                </v:rect>
                <v:rect id="_x0000_s1065" style="position:absolute;left:58674;top:94107;width:4470;height:17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" filled="f" stroked="f" strokeweight=".25pt">
                  <v:textbox inset="1pt,1pt,1pt,1pt">
                    <w:txbxContent>
                      <w:p w14:paraId="7A5A7BF9" w14:textId="7E0071F1" w:rsidR="0016743A" w:rsidRPr="00FE178E" w:rsidRDefault="0016743A" w:rsidP="00B84F4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8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</w:p>
    <w:p w14:paraId="7050E170" w14:textId="431B5F1B" w:rsidR="001F0BB4" w:rsidRDefault="001F0BB4" w:rsidP="001F0BB4">
      <w:pPr>
        <w:rPr>
          <w:rFonts w:ascii="Times New Roman" w:hAnsi="Times New Roman"/>
          <w:sz w:val="28"/>
          <w:szCs w:val="28"/>
        </w:rPr>
      </w:pPr>
    </w:p>
    <w:p w14:paraId="25B5C8EC" w14:textId="0B3E5207" w:rsidR="001F0BB4" w:rsidRDefault="001F0BB4" w:rsidP="001F0BB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Содержание</w:t>
      </w:r>
    </w:p>
    <w:p w14:paraId="15FF9AEA" w14:textId="4D71B663" w:rsidR="001F0BB4" w:rsidRDefault="001F0BB4" w:rsidP="001F0BB4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9"/>
        <w:gridCol w:w="4636"/>
        <w:gridCol w:w="1906"/>
      </w:tblGrid>
      <w:tr w:rsidR="00DE35FB" w:rsidRPr="007066B0" w14:paraId="3F070C3D" w14:textId="77777777" w:rsidTr="001F0BB4">
        <w:tc>
          <w:tcPr>
            <w:tcW w:w="2176" w:type="dxa"/>
          </w:tcPr>
          <w:p w14:paraId="709D43AB" w14:textId="2FA6A44D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6B0">
              <w:rPr>
                <w:rFonts w:ascii="Times New Roman" w:hAnsi="Times New Roman"/>
                <w:sz w:val="28"/>
                <w:szCs w:val="28"/>
              </w:rPr>
              <w:t>Обозначение</w:t>
            </w:r>
          </w:p>
        </w:tc>
        <w:tc>
          <w:tcPr>
            <w:tcW w:w="4986" w:type="dxa"/>
          </w:tcPr>
          <w:p w14:paraId="5C39E81D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6B0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1933" w:type="dxa"/>
          </w:tcPr>
          <w:p w14:paraId="348A7714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6B0"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</w:tr>
      <w:tr w:rsidR="00DE35FB" w:rsidRPr="007066B0" w14:paraId="4F1A3FFF" w14:textId="77777777" w:rsidTr="001F0BB4">
        <w:tc>
          <w:tcPr>
            <w:tcW w:w="2176" w:type="dxa"/>
          </w:tcPr>
          <w:p w14:paraId="0C6D4F10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6B0">
              <w:rPr>
                <w:rFonts w:ascii="Times New Roman" w:hAnsi="Times New Roman"/>
                <w:sz w:val="28"/>
                <w:szCs w:val="28"/>
              </w:rPr>
              <w:t>ТЛ.1</w:t>
            </w:r>
          </w:p>
        </w:tc>
        <w:tc>
          <w:tcPr>
            <w:tcW w:w="4986" w:type="dxa"/>
            <w:vAlign w:val="center"/>
          </w:tcPr>
          <w:p w14:paraId="587ED68D" w14:textId="77777777" w:rsidR="00DE35FB" w:rsidRPr="007066B0" w:rsidRDefault="00DE35FB" w:rsidP="00706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66B0">
              <w:rPr>
                <w:rFonts w:ascii="Times New Roman" w:hAnsi="Times New Roman"/>
                <w:sz w:val="28"/>
                <w:szCs w:val="28"/>
              </w:rPr>
              <w:t>Титульный лист</w:t>
            </w:r>
          </w:p>
        </w:tc>
        <w:tc>
          <w:tcPr>
            <w:tcW w:w="1933" w:type="dxa"/>
          </w:tcPr>
          <w:p w14:paraId="14F9D2D7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E35FB" w:rsidRPr="007066B0" w14:paraId="4EBDF0A2" w14:textId="77777777" w:rsidTr="001F0BB4">
        <w:tc>
          <w:tcPr>
            <w:tcW w:w="2176" w:type="dxa"/>
          </w:tcPr>
          <w:p w14:paraId="3D15F4D3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6" w:type="dxa"/>
            <w:vAlign w:val="center"/>
          </w:tcPr>
          <w:p w14:paraId="0E5E1EAB" w14:textId="77777777" w:rsidR="00DE35FB" w:rsidRPr="007066B0" w:rsidRDefault="00DE35FB" w:rsidP="00706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3" w:type="dxa"/>
          </w:tcPr>
          <w:p w14:paraId="4BCB3BB2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E35FB" w:rsidRPr="007066B0" w14:paraId="30F9F508" w14:textId="77777777" w:rsidTr="001F0BB4">
        <w:tc>
          <w:tcPr>
            <w:tcW w:w="2176" w:type="dxa"/>
          </w:tcPr>
          <w:p w14:paraId="67C54FF0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6" w:type="dxa"/>
            <w:vAlign w:val="center"/>
          </w:tcPr>
          <w:p w14:paraId="1798A945" w14:textId="77777777" w:rsidR="00DE35FB" w:rsidRPr="007066B0" w:rsidRDefault="00DE35FB" w:rsidP="00706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3" w:type="dxa"/>
          </w:tcPr>
          <w:p w14:paraId="56A271F0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E35FB" w:rsidRPr="007066B0" w14:paraId="03E9B816" w14:textId="77777777" w:rsidTr="001F0BB4">
        <w:tc>
          <w:tcPr>
            <w:tcW w:w="2176" w:type="dxa"/>
          </w:tcPr>
          <w:p w14:paraId="0039FC84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6B0">
              <w:rPr>
                <w:rFonts w:ascii="Times New Roman" w:hAnsi="Times New Roman"/>
                <w:sz w:val="28"/>
                <w:szCs w:val="28"/>
              </w:rPr>
              <w:t>ППТ ОЧ</w:t>
            </w:r>
          </w:p>
        </w:tc>
        <w:tc>
          <w:tcPr>
            <w:tcW w:w="4986" w:type="dxa"/>
            <w:vAlign w:val="center"/>
          </w:tcPr>
          <w:p w14:paraId="4B9907CE" w14:textId="77777777" w:rsidR="00DE35FB" w:rsidRPr="007066B0" w:rsidRDefault="00DE35FB" w:rsidP="00706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66B0">
              <w:rPr>
                <w:rFonts w:ascii="Times New Roman" w:hAnsi="Times New Roman"/>
                <w:sz w:val="28"/>
                <w:szCs w:val="28"/>
              </w:rPr>
              <w:t>Основная часть. Положения</w:t>
            </w:r>
          </w:p>
        </w:tc>
        <w:tc>
          <w:tcPr>
            <w:tcW w:w="1933" w:type="dxa"/>
          </w:tcPr>
          <w:p w14:paraId="48CD37FD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6B0">
              <w:rPr>
                <w:rFonts w:ascii="Times New Roman" w:hAnsi="Times New Roman"/>
                <w:sz w:val="28"/>
                <w:szCs w:val="28"/>
              </w:rPr>
              <w:t>2-8</w:t>
            </w:r>
          </w:p>
        </w:tc>
      </w:tr>
      <w:tr w:rsidR="00DE35FB" w:rsidRPr="007066B0" w14:paraId="47FD699B" w14:textId="77777777" w:rsidTr="001F0BB4">
        <w:tc>
          <w:tcPr>
            <w:tcW w:w="2176" w:type="dxa"/>
          </w:tcPr>
          <w:p w14:paraId="3847C8EF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6" w:type="dxa"/>
            <w:vAlign w:val="center"/>
          </w:tcPr>
          <w:p w14:paraId="34F4415B" w14:textId="77777777" w:rsidR="00DE35FB" w:rsidRPr="007066B0" w:rsidRDefault="00DE35FB" w:rsidP="00706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66B0">
              <w:rPr>
                <w:rFonts w:ascii="Times New Roman" w:hAnsi="Times New Roman"/>
                <w:sz w:val="28"/>
                <w:szCs w:val="28"/>
              </w:rPr>
              <w:t>Графическая часть</w:t>
            </w:r>
          </w:p>
        </w:tc>
        <w:tc>
          <w:tcPr>
            <w:tcW w:w="1933" w:type="dxa"/>
          </w:tcPr>
          <w:p w14:paraId="197C134E" w14:textId="77777777" w:rsidR="00DE35FB" w:rsidRPr="007066B0" w:rsidRDefault="00DE35FB" w:rsidP="00706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66B0">
              <w:rPr>
                <w:rFonts w:ascii="Times New Roman" w:hAnsi="Times New Roman"/>
                <w:sz w:val="28"/>
                <w:szCs w:val="28"/>
              </w:rPr>
              <w:t xml:space="preserve">        9-10</w:t>
            </w:r>
          </w:p>
        </w:tc>
      </w:tr>
      <w:tr w:rsidR="00DE35FB" w:rsidRPr="007066B0" w14:paraId="3571D72B" w14:textId="77777777" w:rsidTr="001F0BB4">
        <w:tc>
          <w:tcPr>
            <w:tcW w:w="2176" w:type="dxa"/>
          </w:tcPr>
          <w:p w14:paraId="5FC94A14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6" w:type="dxa"/>
            <w:vAlign w:val="center"/>
          </w:tcPr>
          <w:p w14:paraId="482BDB40" w14:textId="77777777" w:rsidR="00DE35FB" w:rsidRPr="007066B0" w:rsidRDefault="00DE35FB" w:rsidP="00706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3" w:type="dxa"/>
          </w:tcPr>
          <w:p w14:paraId="5586F500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E35FB" w:rsidRPr="007066B0" w14:paraId="3AEB4025" w14:textId="77777777" w:rsidTr="001F0BB4">
        <w:tc>
          <w:tcPr>
            <w:tcW w:w="2176" w:type="dxa"/>
          </w:tcPr>
          <w:p w14:paraId="6B58621D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6" w:type="dxa"/>
            <w:vAlign w:val="center"/>
          </w:tcPr>
          <w:p w14:paraId="38B8D60A" w14:textId="77777777" w:rsidR="00DE35FB" w:rsidRPr="007066B0" w:rsidRDefault="00DE35FB" w:rsidP="00706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3" w:type="dxa"/>
          </w:tcPr>
          <w:p w14:paraId="25F81FDE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E35FB" w:rsidRPr="007066B0" w14:paraId="0F41D18C" w14:textId="77777777" w:rsidTr="001F0BB4">
        <w:tc>
          <w:tcPr>
            <w:tcW w:w="2176" w:type="dxa"/>
          </w:tcPr>
          <w:p w14:paraId="6E08A3A1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6" w:type="dxa"/>
            <w:vAlign w:val="center"/>
          </w:tcPr>
          <w:p w14:paraId="5C7A4FAC" w14:textId="77777777" w:rsidR="00DE35FB" w:rsidRPr="007066B0" w:rsidRDefault="00DE35FB" w:rsidP="00706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3" w:type="dxa"/>
          </w:tcPr>
          <w:p w14:paraId="5B4F60CF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E35FB" w:rsidRPr="007066B0" w14:paraId="444E1814" w14:textId="77777777" w:rsidTr="001F0BB4">
        <w:tc>
          <w:tcPr>
            <w:tcW w:w="2176" w:type="dxa"/>
          </w:tcPr>
          <w:p w14:paraId="6B10B45C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6" w:type="dxa"/>
            <w:vAlign w:val="center"/>
          </w:tcPr>
          <w:p w14:paraId="7AE418B7" w14:textId="77777777" w:rsidR="00DE35FB" w:rsidRPr="007066B0" w:rsidRDefault="00DE35FB" w:rsidP="00706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3" w:type="dxa"/>
          </w:tcPr>
          <w:p w14:paraId="1B9528E2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E35FB" w:rsidRPr="007066B0" w14:paraId="2851003A" w14:textId="77777777" w:rsidTr="001F0BB4">
        <w:tc>
          <w:tcPr>
            <w:tcW w:w="2176" w:type="dxa"/>
          </w:tcPr>
          <w:p w14:paraId="02FE9707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6" w:type="dxa"/>
            <w:vAlign w:val="center"/>
          </w:tcPr>
          <w:p w14:paraId="7BF4A043" w14:textId="77777777" w:rsidR="00DE35FB" w:rsidRPr="007066B0" w:rsidRDefault="00DE35FB" w:rsidP="00706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3" w:type="dxa"/>
          </w:tcPr>
          <w:p w14:paraId="72B5176F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E35FB" w:rsidRPr="007066B0" w14:paraId="2EBF3467" w14:textId="77777777" w:rsidTr="001F0BB4">
        <w:tc>
          <w:tcPr>
            <w:tcW w:w="2176" w:type="dxa"/>
          </w:tcPr>
          <w:p w14:paraId="46827122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6" w:type="dxa"/>
            <w:vAlign w:val="center"/>
          </w:tcPr>
          <w:p w14:paraId="153B0ACF" w14:textId="77777777" w:rsidR="00DE35FB" w:rsidRPr="007066B0" w:rsidRDefault="00DE35FB" w:rsidP="00706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3" w:type="dxa"/>
          </w:tcPr>
          <w:p w14:paraId="151A586E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E35FB" w:rsidRPr="007066B0" w14:paraId="53F8DBB6" w14:textId="77777777" w:rsidTr="001F0BB4">
        <w:tc>
          <w:tcPr>
            <w:tcW w:w="2176" w:type="dxa"/>
          </w:tcPr>
          <w:p w14:paraId="784A0EFC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6" w:type="dxa"/>
            <w:vAlign w:val="center"/>
          </w:tcPr>
          <w:p w14:paraId="4C2DC2E5" w14:textId="77777777" w:rsidR="00DE35FB" w:rsidRPr="007066B0" w:rsidRDefault="00DE35FB" w:rsidP="00706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3" w:type="dxa"/>
          </w:tcPr>
          <w:p w14:paraId="129AB405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E35FB" w:rsidRPr="007066B0" w14:paraId="6B0CE2C6" w14:textId="77777777" w:rsidTr="001F0BB4">
        <w:tc>
          <w:tcPr>
            <w:tcW w:w="2176" w:type="dxa"/>
          </w:tcPr>
          <w:p w14:paraId="0D11C24B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6" w:type="dxa"/>
            <w:vAlign w:val="center"/>
          </w:tcPr>
          <w:p w14:paraId="7D575D4E" w14:textId="77777777" w:rsidR="00DE35FB" w:rsidRPr="007066B0" w:rsidRDefault="00DE35FB" w:rsidP="00706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3" w:type="dxa"/>
          </w:tcPr>
          <w:p w14:paraId="1BA38408" w14:textId="126BD98E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6864A4C9" w14:textId="3A855700" w:rsidR="00DE35FB" w:rsidRDefault="007553F7" w:rsidP="00DE35FB">
      <w:pPr>
        <w:jc w:val="center"/>
        <w:rPr>
          <w:rFonts w:ascii="Times New Roman" w:hAnsi="Times New Roman"/>
          <w:sz w:val="28"/>
          <w:szCs w:val="28"/>
        </w:rPr>
        <w:sectPr w:rsidR="00DE35FB" w:rsidSect="0039230D">
          <w:pgSz w:w="11906" w:h="16838"/>
          <w:pgMar w:top="284" w:right="1274" w:bottom="1134" w:left="1701" w:header="708" w:footer="708" w:gutter="0"/>
          <w:cols w:space="708"/>
          <w:docGrid w:linePitch="360"/>
        </w:sect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64A86C00" wp14:editId="0E7BB2C1">
                <wp:simplePos x="0" y="0"/>
                <wp:positionH relativeFrom="column">
                  <wp:posOffset>-216535</wp:posOffset>
                </wp:positionH>
                <wp:positionV relativeFrom="paragraph">
                  <wp:posOffset>5959475</wp:posOffset>
                </wp:positionV>
                <wp:extent cx="597535" cy="142875"/>
                <wp:effectExtent l="0" t="0" r="0" b="0"/>
                <wp:wrapNone/>
                <wp:docPr id="1229" name="Rectangle 3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535" cy="142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7A54274" w14:textId="77777777" w:rsidR="0016743A" w:rsidRPr="00FE178E" w:rsidRDefault="0016743A" w:rsidP="00DE35FB">
                            <w:pPr>
                              <w:pStyle w:val="a8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ru-RU"/>
                              </w:rPr>
                              <w:t>Директор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A86C00" id="Rectangle 336" o:spid="_x0000_s1066" style="position:absolute;left:0;text-align:left;margin-left:-17.05pt;margin-top:469.25pt;width:47.05pt;height:11.2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" filled="f" stroked="f" strokeweight=".25pt">
                <v:textbox inset="1pt,1pt,1pt,1pt">
                  <w:txbxContent>
                    <w:p w14:paraId="17A54274" w14:textId="77777777" w:rsidR="0016743A" w:rsidRPr="00FE178E" w:rsidRDefault="0016743A" w:rsidP="00DE35FB">
                      <w:pPr>
                        <w:pStyle w:val="a8"/>
                        <w:rPr>
                          <w:rFonts w:ascii="Times New Roman" w:hAnsi="Times New Roman"/>
                          <w:sz w:val="18"/>
                          <w:szCs w:val="18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ru-RU"/>
                        </w:rPr>
                        <w:t>Директор</w:t>
                      </w:r>
                    </w:p>
                  </w:txbxContent>
                </v:textbox>
              </v:rect>
            </w:pict>
          </mc:Fallback>
        </mc:AlternateContent>
      </w:r>
    </w:p>
    <w:p w14:paraId="7812B1B8" w14:textId="0C119F37" w:rsidR="008E5C88" w:rsidRPr="0016743A" w:rsidRDefault="007553F7" w:rsidP="0016743A">
      <w:pPr>
        <w:tabs>
          <w:tab w:val="left" w:pos="709"/>
        </w:tabs>
        <w:autoSpaceDE w:val="0"/>
        <w:autoSpaceDN w:val="0"/>
        <w:adjustRightInd w:val="0"/>
        <w:spacing w:line="288" w:lineRule="auto"/>
        <w:ind w:left="709" w:right="567" w:firstLine="567"/>
        <w:jc w:val="center"/>
        <w:rPr>
          <w:rFonts w:ascii="Times New Roman" w:hAnsi="Times New Roman"/>
          <w:b/>
          <w:sz w:val="28"/>
          <w:szCs w:val="28"/>
        </w:rPr>
      </w:pPr>
      <w:r w:rsidRPr="0016743A">
        <w:rPr>
          <w:rFonts w:ascii="Times New Roman" w:hAnsi="Times New Roman"/>
          <w:b/>
          <w:noProof/>
          <w:sz w:val="28"/>
          <w:szCs w:val="28"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659264" behindDoc="0" locked="1" layoutInCell="1" allowOverlap="1" wp14:anchorId="2C44316A" wp14:editId="03AFD882">
                <wp:simplePos x="0" y="0"/>
                <wp:positionH relativeFrom="page">
                  <wp:posOffset>711200</wp:posOffset>
                </wp:positionH>
                <wp:positionV relativeFrom="page">
                  <wp:posOffset>256540</wp:posOffset>
                </wp:positionV>
                <wp:extent cx="6544945" cy="10094595"/>
                <wp:effectExtent l="0" t="0" r="8255" b="1905"/>
                <wp:wrapNone/>
                <wp:docPr id="473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44945" cy="10094595"/>
                          <a:chOff x="0" y="0"/>
                          <a:chExt cx="20000" cy="20000"/>
                        </a:xfrm>
                      </wpg:grpSpPr>
                      <wps:wsp>
                        <wps:cNvPr id="474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5" name="Line 3"/>
                        <wps:cNvCnPr/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08" name="Line 4"/>
                        <wps:cNvCnPr/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09" name="Line 5"/>
                        <wps:cNvCnPr/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10" name="Line 6"/>
                        <wps:cNvCnPr/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11" name="Line 7"/>
                        <wps:cNvCnPr/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16" name="Line 8"/>
                        <wps:cNvCnPr/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17" name="Line 9"/>
                        <wps:cNvCnPr/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18" name="Line 10"/>
                        <wps:cNvCnPr/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19" name="Line 11"/>
                        <wps:cNvCnPr/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20" name="Line 12"/>
                        <wps:cNvCnPr/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21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4" y="19535"/>
                            <a:ext cx="1000" cy="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F3A5496" w14:textId="77777777" w:rsidR="0016743A" w:rsidRPr="00542326" w:rsidRDefault="0016743A" w:rsidP="00A621B4">
                              <w:pPr>
                                <w:pStyle w:val="a8"/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Изм</w:t>
                              </w:r>
                              <w:proofErr w:type="spellEnd"/>
                              <w:r w:rsidRPr="00542326"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22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817" y="19625"/>
                            <a:ext cx="1686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35167EB" w14:textId="77777777" w:rsidR="0016743A" w:rsidRPr="00EB45AA" w:rsidRDefault="0016743A" w:rsidP="00A621B4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Кол.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уч</w:t>
                              </w:r>
                              <w:proofErr w:type="spellEnd"/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23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95108F3" w14:textId="77777777" w:rsidR="0016743A" w:rsidRPr="00EB45AA" w:rsidRDefault="0016743A" w:rsidP="00A621B4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24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3A839D6" w14:textId="77777777" w:rsidR="0016743A" w:rsidRPr="00EB45AA" w:rsidRDefault="0016743A" w:rsidP="00A621B4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№док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25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B1EE138" w14:textId="77777777" w:rsidR="0016743A" w:rsidRPr="00EB45AA" w:rsidRDefault="0016743A" w:rsidP="00A621B4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26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8905" y="18912"/>
                            <a:ext cx="1001" cy="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DFC5B86" w14:textId="77777777" w:rsidR="0016743A" w:rsidRPr="00EB45AA" w:rsidRDefault="0016743A" w:rsidP="00A621B4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27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947A2C8" w14:textId="77777777" w:rsidR="0016743A" w:rsidRPr="00542326" w:rsidRDefault="0016743A" w:rsidP="00A621B4">
                              <w:pPr>
                                <w:jc w:val="center"/>
                                <w:rPr>
                                  <w:rFonts w:ascii="GOST type B" w:hAnsi="GOST type B"/>
                                  <w:i/>
                                  <w:szCs w:val="28"/>
                                  <w:lang w:val="uk-UA"/>
                                </w:rPr>
                              </w:pPr>
                              <w:r>
                                <w:rPr>
                                  <w:rFonts w:ascii="GOST type B" w:hAnsi="GOST type B"/>
                                  <w:i/>
                                  <w:szCs w:val="28"/>
                                  <w:lang w:val="uk-UA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28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DBB20EF" w14:textId="77777777" w:rsidR="0016743A" w:rsidRPr="00FE178E" w:rsidRDefault="0016743A" w:rsidP="00A621B4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ППТ ОЧ</w:t>
                              </w:r>
                            </w:p>
                            <w:p w14:paraId="5EEB2CFD" w14:textId="77777777" w:rsidR="0016743A" w:rsidRPr="00EB45AA" w:rsidRDefault="0016743A" w:rsidP="00A621B4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C44316A" id="Group 1" o:spid="_x0000_s1067" style="position:absolute;left:0;text-align:left;margin-left:56pt;margin-top:20.2pt;width:515.35pt;height:794.85pt;z-index:251659264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">
                <v:rect id="Rectangle 2" o:spid="_x0000_s1068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" filled="f" strokeweight="2pt"/>
                <v:line id="Line 3" o:spid="_x0000_s1069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" strokeweight="2pt"/>
                <v:line id="Line 4" o:spid="_x0000_s1070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" strokeweight="2pt"/>
                <v:line id="Line 5" o:spid="_x0000_s1071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" strokeweight="2pt"/>
                <v:line id="Line 6" o:spid="_x0000_s1072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" strokeweight="2pt"/>
                <v:line id="Line 7" o:spid="_x0000_s1073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" strokeweight="2pt"/>
                <v:line id="Line 8" o:spid="_x0000_s1074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" strokeweight="2pt"/>
                <v:line id="Line 9" o:spid="_x0000_s1075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" strokeweight="2pt"/>
                <v:line id="Line 10" o:spid="_x0000_s1076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" strokeweight="1pt"/>
                <v:line id="Line 11" o:spid="_x0000_s1077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" strokeweight="2pt"/>
                <v:line id="Line 12" o:spid="_x0000_s1078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" strokeweight="1pt"/>
                <v:rect id="Rectangle 13" o:spid="_x0000_s1079" style="position:absolute;left:54;top:19535;width:1000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" filled="f" stroked="f" strokeweight=".25pt">
                  <v:textbox inset="1pt,1pt,1pt,1pt">
                    <w:txbxContent>
                      <w:p w14:paraId="3F3A5496" w14:textId="77777777" w:rsidR="0016743A" w:rsidRPr="00542326" w:rsidRDefault="0016743A" w:rsidP="00A621B4">
                        <w:pPr>
                          <w:pStyle w:val="a8"/>
                          <w:rPr>
                            <w:rFonts w:ascii="GOST type B" w:hAnsi="GOST type B"/>
                            <w:sz w:val="22"/>
                            <w:szCs w:val="22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Изм</w:t>
                        </w:r>
                        <w:proofErr w:type="spellEnd"/>
                        <w:r w:rsidRPr="00542326">
                          <w:rPr>
                            <w:rFonts w:ascii="GOST type B" w:hAnsi="GOST type B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ect>
                <v:rect id="Rectangle 14" o:spid="_x0000_s1080" style="position:absolute;left:817;top:19625;width:1686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" filled="f" stroked="f" strokeweight=".25pt">
                  <v:textbox inset="1pt,1pt,1pt,1pt">
                    <w:txbxContent>
                      <w:p w14:paraId="135167EB" w14:textId="77777777" w:rsidR="0016743A" w:rsidRPr="00EB45AA" w:rsidRDefault="0016743A" w:rsidP="00A621B4">
                        <w:pPr>
                          <w:pStyle w:val="a8"/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Кол.</w:t>
                        </w:r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уч</w:t>
                        </w:r>
                        <w:proofErr w:type="spellEnd"/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Rectangle 15" o:spid="_x0000_s1081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" filled="f" stroked="f" strokeweight=".25pt">
                  <v:textbox inset="1pt,1pt,1pt,1pt">
                    <w:txbxContent>
                      <w:p w14:paraId="395108F3" w14:textId="77777777" w:rsidR="0016743A" w:rsidRPr="00EB45AA" w:rsidRDefault="0016743A" w:rsidP="00A621B4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</w:t>
                        </w:r>
                      </w:p>
                    </w:txbxContent>
                  </v:textbox>
                </v:rect>
                <v:rect id="Rectangle 16" o:spid="_x0000_s1082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" filled="f" stroked="f" strokeweight=".25pt">
                  <v:textbox inset="1pt,1pt,1pt,1pt">
                    <w:txbxContent>
                      <w:p w14:paraId="13A839D6" w14:textId="77777777" w:rsidR="0016743A" w:rsidRPr="00EB45AA" w:rsidRDefault="0016743A" w:rsidP="00A621B4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№док</w:t>
                        </w:r>
                      </w:p>
                    </w:txbxContent>
                  </v:textbox>
                </v:rect>
                <v:rect id="Rectangle 17" o:spid="_x0000_s1083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" filled="f" stroked="f" strokeweight=".25pt">
                  <v:textbox inset="1pt,1pt,1pt,1pt">
                    <w:txbxContent>
                      <w:p w14:paraId="4B1EE138" w14:textId="77777777" w:rsidR="0016743A" w:rsidRPr="00EB45AA" w:rsidRDefault="0016743A" w:rsidP="00A621B4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8" o:spid="_x0000_s1084" style="position:absolute;left:18905;top:18912;width:1001;height:5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" filled="f" stroked="f" strokeweight=".25pt">
                  <v:textbox inset="1pt,1pt,1pt,1pt">
                    <w:txbxContent>
                      <w:p w14:paraId="3DFC5B86" w14:textId="77777777" w:rsidR="0016743A" w:rsidRPr="00EB45AA" w:rsidRDefault="0016743A" w:rsidP="00A621B4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т</w:t>
                        </w:r>
                      </w:p>
                    </w:txbxContent>
                  </v:textbox>
                </v:rect>
                <v:rect id="Rectangle 19" o:spid="_x0000_s1085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" filled="f" stroked="f" strokeweight=".25pt">
                  <v:textbox inset="1pt,1pt,1pt,1pt">
                    <w:txbxContent>
                      <w:p w14:paraId="3947A2C8" w14:textId="77777777" w:rsidR="0016743A" w:rsidRPr="00542326" w:rsidRDefault="0016743A" w:rsidP="00A621B4">
                        <w:pPr>
                          <w:jc w:val="center"/>
                          <w:rPr>
                            <w:rFonts w:ascii="GOST type B" w:hAnsi="GOST type B"/>
                            <w:i/>
                            <w:szCs w:val="28"/>
                            <w:lang w:val="uk-UA"/>
                          </w:rPr>
                        </w:pPr>
                        <w:r>
                          <w:rPr>
                            <w:rFonts w:ascii="GOST type B" w:hAnsi="GOST type B"/>
                            <w:i/>
                            <w:szCs w:val="28"/>
                            <w:lang w:val="uk-UA"/>
                          </w:rPr>
                          <w:t>2</w:t>
                        </w:r>
                      </w:p>
                    </w:txbxContent>
                  </v:textbox>
                </v:rect>
                <v:rect id="Rectangle 20" o:spid="_x0000_s1086" style="position:absolute;left:7745;top:19221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" filled="f" stroked="f" strokeweight=".25pt">
                  <v:textbox inset="1pt,1pt,1pt,1pt">
                    <w:txbxContent>
                      <w:p w14:paraId="0DBB20EF" w14:textId="77777777" w:rsidR="0016743A" w:rsidRPr="00FE178E" w:rsidRDefault="0016743A" w:rsidP="00A621B4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ППТ ОЧ</w:t>
                        </w:r>
                      </w:p>
                      <w:p w14:paraId="5EEB2CFD" w14:textId="77777777" w:rsidR="0016743A" w:rsidRPr="00EB45AA" w:rsidRDefault="0016743A" w:rsidP="00A621B4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  <w:r w:rsidR="008E5C88" w:rsidRPr="0016743A">
        <w:rPr>
          <w:rFonts w:ascii="Times New Roman" w:hAnsi="Times New Roman"/>
          <w:b/>
          <w:sz w:val="28"/>
          <w:szCs w:val="28"/>
        </w:rPr>
        <w:t>Введение</w:t>
      </w:r>
    </w:p>
    <w:p w14:paraId="1AE35784" w14:textId="73C240AC" w:rsidR="0016743A" w:rsidRPr="0016743A" w:rsidRDefault="0016743A" w:rsidP="001F0BB4">
      <w:pPr>
        <w:tabs>
          <w:tab w:val="left" w:pos="709"/>
        </w:tabs>
        <w:snapToGrid w:val="0"/>
        <w:ind w:left="426" w:firstLine="425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6743A">
        <w:rPr>
          <w:rFonts w:ascii="Times New Roman" w:hAnsi="Times New Roman"/>
          <w:sz w:val="28"/>
          <w:szCs w:val="28"/>
        </w:rPr>
        <w:t xml:space="preserve">Задачей </w:t>
      </w:r>
      <w:r w:rsidRPr="0016743A">
        <w:rPr>
          <w:rFonts w:ascii="Times New Roman" w:hAnsi="Times New Roman"/>
          <w:color w:val="000000" w:themeColor="text1"/>
          <w:sz w:val="28"/>
          <w:szCs w:val="28"/>
        </w:rPr>
        <w:t xml:space="preserve">по разработке планировочной документации (проекта планировки и проекта межевания) территории определена свободная от застройки территория в </w:t>
      </w:r>
      <w:r w:rsidR="0039230D">
        <w:rPr>
          <w:rFonts w:ascii="Times New Roman" w:hAnsi="Times New Roman"/>
          <w:color w:val="000000" w:themeColor="text1"/>
          <w:sz w:val="28"/>
          <w:szCs w:val="28"/>
        </w:rPr>
        <w:t>южной</w:t>
      </w:r>
      <w:r w:rsidRPr="0016743A">
        <w:rPr>
          <w:rFonts w:ascii="Times New Roman" w:hAnsi="Times New Roman"/>
          <w:color w:val="000000" w:themeColor="text1"/>
          <w:sz w:val="28"/>
          <w:szCs w:val="28"/>
        </w:rPr>
        <w:t xml:space="preserve"> части х. Варламов </w:t>
      </w:r>
      <w:proofErr w:type="spellStart"/>
      <w:r w:rsidRPr="0016743A">
        <w:rPr>
          <w:rFonts w:ascii="Times New Roman" w:hAnsi="Times New Roman"/>
          <w:color w:val="000000" w:themeColor="text1"/>
          <w:sz w:val="28"/>
          <w:szCs w:val="28"/>
        </w:rPr>
        <w:t>Городищенского</w:t>
      </w:r>
      <w:proofErr w:type="spellEnd"/>
      <w:r w:rsidRPr="0016743A"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муниципального района Волгоградской области для застройки объектами </w:t>
      </w:r>
      <w:r w:rsidR="0039230D">
        <w:rPr>
          <w:rFonts w:ascii="Times New Roman" w:hAnsi="Times New Roman"/>
          <w:color w:val="000000" w:themeColor="text1"/>
          <w:sz w:val="28"/>
          <w:szCs w:val="28"/>
        </w:rPr>
        <w:t xml:space="preserve">личных подсобных </w:t>
      </w:r>
      <w:proofErr w:type="gramStart"/>
      <w:r w:rsidR="0039230D">
        <w:rPr>
          <w:rFonts w:ascii="Times New Roman" w:hAnsi="Times New Roman"/>
          <w:color w:val="000000" w:themeColor="text1"/>
          <w:sz w:val="28"/>
          <w:szCs w:val="28"/>
        </w:rPr>
        <w:t>хозяйств  и</w:t>
      </w:r>
      <w:proofErr w:type="gramEnd"/>
      <w:r w:rsidR="0039230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16743A">
        <w:rPr>
          <w:rFonts w:ascii="Times New Roman" w:hAnsi="Times New Roman"/>
          <w:color w:val="000000" w:themeColor="text1"/>
          <w:sz w:val="28"/>
          <w:szCs w:val="28"/>
        </w:rPr>
        <w:t>сельскохозяйственного производства.</w:t>
      </w:r>
    </w:p>
    <w:p w14:paraId="06D2846C" w14:textId="5A33192A" w:rsidR="00806064" w:rsidRPr="0016743A" w:rsidRDefault="0016743A" w:rsidP="001F0BB4">
      <w:pPr>
        <w:tabs>
          <w:tab w:val="left" w:pos="709"/>
        </w:tabs>
        <w:snapToGrid w:val="0"/>
        <w:ind w:left="426" w:firstLine="425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16743A">
        <w:rPr>
          <w:rFonts w:ascii="Times New Roman" w:hAnsi="Times New Roman"/>
          <w:color w:val="000000" w:themeColor="text1"/>
          <w:sz w:val="28"/>
          <w:szCs w:val="28"/>
        </w:rPr>
        <w:t xml:space="preserve">Проектом предлагается формирование земельного участка № 1 путём </w:t>
      </w:r>
      <w:r w:rsidR="0039230D">
        <w:rPr>
          <w:rFonts w:ascii="Times New Roman" w:hAnsi="Times New Roman"/>
          <w:color w:val="000000" w:themeColor="text1"/>
          <w:sz w:val="28"/>
          <w:szCs w:val="28"/>
        </w:rPr>
        <w:t>перераспределения земельного участка</w:t>
      </w:r>
      <w:r w:rsidRPr="0016743A">
        <w:rPr>
          <w:rFonts w:ascii="Times New Roman" w:hAnsi="Times New Roman"/>
          <w:color w:val="000000" w:themeColor="text1"/>
          <w:sz w:val="28"/>
          <w:szCs w:val="28"/>
        </w:rPr>
        <w:t xml:space="preserve"> 34</w:t>
      </w:r>
      <w:r w:rsidRPr="0016743A">
        <w:rPr>
          <w:rFonts w:ascii="Times New Roman" w:eastAsia="Segoe UI Emoji" w:hAnsi="Times New Roman"/>
          <w:color w:val="000000" w:themeColor="text1"/>
          <w:sz w:val="28"/>
          <w:szCs w:val="28"/>
        </w:rPr>
        <w:t>:03:060001:</w:t>
      </w:r>
      <w:r w:rsidR="0039230D">
        <w:rPr>
          <w:rFonts w:ascii="Times New Roman" w:eastAsia="Segoe UI Emoji" w:hAnsi="Times New Roman"/>
          <w:color w:val="000000" w:themeColor="text1"/>
          <w:sz w:val="28"/>
          <w:szCs w:val="28"/>
        </w:rPr>
        <w:t xml:space="preserve">466 площадью 7018,0 </w:t>
      </w:r>
      <w:proofErr w:type="spellStart"/>
      <w:proofErr w:type="gramStart"/>
      <w:r w:rsidR="0039230D">
        <w:rPr>
          <w:rFonts w:ascii="Times New Roman" w:eastAsia="Segoe UI Emoji" w:hAnsi="Times New Roman"/>
          <w:color w:val="000000" w:themeColor="text1"/>
          <w:sz w:val="28"/>
          <w:szCs w:val="28"/>
        </w:rPr>
        <w:t>кв.м</w:t>
      </w:r>
      <w:proofErr w:type="spellEnd"/>
      <w:proofErr w:type="gramEnd"/>
      <w:r w:rsidRPr="0016743A">
        <w:rPr>
          <w:rFonts w:ascii="Times New Roman" w:eastAsia="Segoe UI Emoji" w:hAnsi="Times New Roman"/>
          <w:color w:val="000000" w:themeColor="text1"/>
          <w:sz w:val="28"/>
          <w:szCs w:val="28"/>
        </w:rPr>
        <w:t xml:space="preserve">  </w:t>
      </w:r>
      <w:r w:rsidRPr="0016743A">
        <w:rPr>
          <w:rFonts w:ascii="Times New Roman" w:hAnsi="Times New Roman"/>
          <w:color w:val="000000" w:themeColor="text1"/>
          <w:sz w:val="28"/>
          <w:szCs w:val="28"/>
        </w:rPr>
        <w:t>и присоединения прилегающей территории</w:t>
      </w:r>
      <w:r w:rsidR="00806064" w:rsidRPr="0016743A">
        <w:rPr>
          <w:rFonts w:ascii="Times New Roman" w:hAnsi="Times New Roman"/>
          <w:bCs/>
          <w:color w:val="000000"/>
          <w:sz w:val="28"/>
          <w:szCs w:val="28"/>
        </w:rPr>
        <w:t xml:space="preserve">, </w:t>
      </w:r>
      <w:r w:rsidR="0039230D">
        <w:rPr>
          <w:rFonts w:ascii="Times New Roman" w:hAnsi="Times New Roman"/>
          <w:bCs/>
          <w:color w:val="000000"/>
          <w:sz w:val="28"/>
          <w:szCs w:val="28"/>
        </w:rPr>
        <w:t xml:space="preserve">уточнение границ земельного участка с кадастровым номером  34:03:060001:497 площадью 5144,0 </w:t>
      </w:r>
      <w:proofErr w:type="spellStart"/>
      <w:r w:rsidR="0039230D">
        <w:rPr>
          <w:rFonts w:ascii="Times New Roman" w:hAnsi="Times New Roman"/>
          <w:bCs/>
          <w:color w:val="000000"/>
          <w:sz w:val="28"/>
          <w:szCs w:val="28"/>
        </w:rPr>
        <w:t>кв.м</w:t>
      </w:r>
      <w:proofErr w:type="spellEnd"/>
      <w:r w:rsidR="0039230D">
        <w:rPr>
          <w:rFonts w:ascii="Times New Roman" w:hAnsi="Times New Roman"/>
          <w:bCs/>
          <w:color w:val="000000"/>
          <w:sz w:val="28"/>
          <w:szCs w:val="28"/>
        </w:rPr>
        <w:t xml:space="preserve">., </w:t>
      </w:r>
      <w:r w:rsidR="00806064" w:rsidRPr="0016743A">
        <w:rPr>
          <w:rFonts w:ascii="Times New Roman" w:hAnsi="Times New Roman"/>
          <w:bCs/>
          <w:color w:val="000000"/>
          <w:sz w:val="28"/>
          <w:szCs w:val="28"/>
        </w:rPr>
        <w:t>а также формирования новых земельных участков, установления красных линий.</w:t>
      </w:r>
    </w:p>
    <w:p w14:paraId="21DB13F7" w14:textId="77777777" w:rsidR="00E04EB9" w:rsidRDefault="008E5C88" w:rsidP="001F0BB4">
      <w:pPr>
        <w:autoSpaceDE w:val="0"/>
        <w:autoSpaceDN w:val="0"/>
        <w:adjustRightInd w:val="0"/>
        <w:spacing w:after="0" w:line="288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8E5C88">
        <w:rPr>
          <w:rFonts w:ascii="Times New Roman" w:hAnsi="Times New Roman"/>
          <w:sz w:val="28"/>
          <w:szCs w:val="28"/>
        </w:rPr>
        <w:t xml:space="preserve">Проект планировки подготовлен с учетом следующих документов территориального планирования и градостроительного зонирования: </w:t>
      </w:r>
    </w:p>
    <w:p w14:paraId="6C99BF66" w14:textId="5542A8C7" w:rsidR="00E04EB9" w:rsidRPr="0016743A" w:rsidRDefault="008E5C88" w:rsidP="001F0BB4">
      <w:pPr>
        <w:autoSpaceDE w:val="0"/>
        <w:autoSpaceDN w:val="0"/>
        <w:adjustRightInd w:val="0"/>
        <w:spacing w:after="0" w:line="288" w:lineRule="auto"/>
        <w:ind w:left="426" w:firstLine="425"/>
        <w:jc w:val="both"/>
        <w:rPr>
          <w:rFonts w:ascii="Times New Roman" w:hAnsi="Times New Roman"/>
          <w:color w:val="FF0000"/>
          <w:sz w:val="28"/>
          <w:szCs w:val="28"/>
        </w:rPr>
      </w:pPr>
      <w:r w:rsidRPr="008E5C88">
        <w:rPr>
          <w:rFonts w:ascii="Times New Roman" w:hAnsi="Times New Roman"/>
          <w:sz w:val="28"/>
          <w:szCs w:val="28"/>
        </w:rPr>
        <w:t xml:space="preserve">1) Генеральный план </w:t>
      </w:r>
      <w:proofErr w:type="spellStart"/>
      <w:r w:rsidR="0016743A">
        <w:rPr>
          <w:rFonts w:ascii="Times New Roman" w:hAnsi="Times New Roman"/>
          <w:sz w:val="28"/>
          <w:szCs w:val="28"/>
        </w:rPr>
        <w:t>Котлубанского</w:t>
      </w:r>
      <w:proofErr w:type="spellEnd"/>
      <w:r w:rsidR="00806064">
        <w:rPr>
          <w:rFonts w:ascii="Times New Roman" w:hAnsi="Times New Roman"/>
          <w:sz w:val="28"/>
          <w:szCs w:val="28"/>
        </w:rPr>
        <w:t xml:space="preserve"> сельского</w:t>
      </w:r>
      <w:r w:rsidRPr="008E5C88">
        <w:rPr>
          <w:rFonts w:ascii="Times New Roman" w:hAnsi="Times New Roman"/>
          <w:sz w:val="28"/>
          <w:szCs w:val="28"/>
        </w:rPr>
        <w:t xml:space="preserve"> поселения </w:t>
      </w:r>
      <w:proofErr w:type="spellStart"/>
      <w:r w:rsidRPr="008E5C88">
        <w:rPr>
          <w:rFonts w:ascii="Times New Roman" w:hAnsi="Times New Roman"/>
          <w:sz w:val="28"/>
          <w:szCs w:val="28"/>
        </w:rPr>
        <w:t>Городищенского</w:t>
      </w:r>
      <w:proofErr w:type="spellEnd"/>
      <w:r w:rsidRPr="008E5C88">
        <w:rPr>
          <w:rFonts w:ascii="Times New Roman" w:hAnsi="Times New Roman"/>
          <w:sz w:val="28"/>
          <w:szCs w:val="28"/>
        </w:rPr>
        <w:t xml:space="preserve"> муниципального района Волгоградской области, утвержденный Решением </w:t>
      </w:r>
      <w:proofErr w:type="spellStart"/>
      <w:r w:rsidRPr="008E5C88">
        <w:rPr>
          <w:rFonts w:ascii="Times New Roman" w:hAnsi="Times New Roman"/>
          <w:sz w:val="28"/>
          <w:szCs w:val="28"/>
        </w:rPr>
        <w:t>Городищенской</w:t>
      </w:r>
      <w:proofErr w:type="spellEnd"/>
      <w:r w:rsidRPr="008E5C88">
        <w:rPr>
          <w:rFonts w:ascii="Times New Roman" w:hAnsi="Times New Roman"/>
          <w:sz w:val="28"/>
          <w:szCs w:val="28"/>
        </w:rPr>
        <w:t xml:space="preserve"> </w:t>
      </w:r>
      <w:r w:rsidR="00806064">
        <w:rPr>
          <w:rFonts w:ascii="Times New Roman" w:hAnsi="Times New Roman"/>
          <w:sz w:val="28"/>
          <w:szCs w:val="28"/>
        </w:rPr>
        <w:t>районной</w:t>
      </w:r>
      <w:r w:rsidRPr="008E5C88">
        <w:rPr>
          <w:rFonts w:ascii="Times New Roman" w:hAnsi="Times New Roman"/>
          <w:sz w:val="28"/>
          <w:szCs w:val="28"/>
        </w:rPr>
        <w:t xml:space="preserve"> Думы</w:t>
      </w:r>
      <w:r w:rsidR="000C67E1">
        <w:rPr>
          <w:rFonts w:ascii="Times New Roman" w:hAnsi="Times New Roman"/>
          <w:sz w:val="28"/>
          <w:szCs w:val="28"/>
        </w:rPr>
        <w:t xml:space="preserve"> </w:t>
      </w:r>
      <w:r w:rsidR="00561985" w:rsidRPr="00561985">
        <w:rPr>
          <w:rFonts w:ascii="Times New Roman" w:hAnsi="Times New Roman"/>
          <w:sz w:val="28"/>
          <w:szCs w:val="28"/>
        </w:rPr>
        <w:t xml:space="preserve">от </w:t>
      </w:r>
      <w:r w:rsidR="00561985" w:rsidRPr="0016743A">
        <w:rPr>
          <w:rFonts w:ascii="Times New Roman" w:hAnsi="Times New Roman"/>
          <w:color w:val="FF0000"/>
          <w:sz w:val="28"/>
          <w:szCs w:val="28"/>
        </w:rPr>
        <w:t>09.02.2023 № 495</w:t>
      </w:r>
      <w:r w:rsidRPr="0016743A">
        <w:rPr>
          <w:rFonts w:ascii="Times New Roman" w:hAnsi="Times New Roman"/>
          <w:color w:val="FF0000"/>
          <w:sz w:val="28"/>
          <w:szCs w:val="28"/>
        </w:rPr>
        <w:t xml:space="preserve">; </w:t>
      </w:r>
    </w:p>
    <w:p w14:paraId="61509E05" w14:textId="693525FD" w:rsidR="00E04EB9" w:rsidRDefault="008E5C88" w:rsidP="001F0BB4">
      <w:pPr>
        <w:autoSpaceDE w:val="0"/>
        <w:autoSpaceDN w:val="0"/>
        <w:adjustRightInd w:val="0"/>
        <w:spacing w:after="0" w:line="288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8E5C88">
        <w:rPr>
          <w:rFonts w:ascii="Times New Roman" w:hAnsi="Times New Roman"/>
          <w:sz w:val="28"/>
          <w:szCs w:val="28"/>
        </w:rPr>
        <w:t xml:space="preserve">2) Правила землепользования и застройки </w:t>
      </w:r>
      <w:proofErr w:type="spellStart"/>
      <w:r w:rsidR="0016743A">
        <w:rPr>
          <w:rFonts w:ascii="Times New Roman" w:hAnsi="Times New Roman"/>
          <w:sz w:val="28"/>
          <w:szCs w:val="28"/>
        </w:rPr>
        <w:t>Котлуба</w:t>
      </w:r>
      <w:r w:rsidR="00253EE4">
        <w:rPr>
          <w:rFonts w:ascii="Times New Roman" w:hAnsi="Times New Roman"/>
          <w:sz w:val="28"/>
          <w:szCs w:val="28"/>
        </w:rPr>
        <w:t>нского</w:t>
      </w:r>
      <w:proofErr w:type="spellEnd"/>
      <w:r w:rsidR="00806064">
        <w:rPr>
          <w:rFonts w:ascii="Times New Roman" w:hAnsi="Times New Roman"/>
          <w:sz w:val="28"/>
          <w:szCs w:val="28"/>
        </w:rPr>
        <w:t xml:space="preserve"> сельского</w:t>
      </w:r>
      <w:r w:rsidR="00806064" w:rsidRPr="008E5C88">
        <w:rPr>
          <w:rFonts w:ascii="Times New Roman" w:hAnsi="Times New Roman"/>
          <w:sz w:val="28"/>
          <w:szCs w:val="28"/>
        </w:rPr>
        <w:t xml:space="preserve"> </w:t>
      </w:r>
      <w:r w:rsidRPr="008E5C88">
        <w:rPr>
          <w:rFonts w:ascii="Times New Roman" w:hAnsi="Times New Roman"/>
          <w:sz w:val="28"/>
          <w:szCs w:val="28"/>
        </w:rPr>
        <w:t xml:space="preserve">поселения </w:t>
      </w:r>
      <w:proofErr w:type="spellStart"/>
      <w:r w:rsidRPr="008E5C88">
        <w:rPr>
          <w:rFonts w:ascii="Times New Roman" w:hAnsi="Times New Roman"/>
          <w:sz w:val="28"/>
          <w:szCs w:val="28"/>
        </w:rPr>
        <w:t>Городищенского</w:t>
      </w:r>
      <w:proofErr w:type="spellEnd"/>
      <w:r w:rsidRPr="008E5C88">
        <w:rPr>
          <w:rFonts w:ascii="Times New Roman" w:hAnsi="Times New Roman"/>
          <w:sz w:val="28"/>
          <w:szCs w:val="28"/>
        </w:rPr>
        <w:t xml:space="preserve"> муниципального района Волгоградской области, утвержденные Решением </w:t>
      </w:r>
      <w:proofErr w:type="spellStart"/>
      <w:r w:rsidR="00734847">
        <w:rPr>
          <w:rFonts w:ascii="Times New Roman" w:hAnsi="Times New Roman"/>
          <w:sz w:val="28"/>
          <w:szCs w:val="28"/>
        </w:rPr>
        <w:t>Котлубанской</w:t>
      </w:r>
      <w:proofErr w:type="spellEnd"/>
      <w:r w:rsidR="00734847">
        <w:rPr>
          <w:rFonts w:ascii="Times New Roman" w:hAnsi="Times New Roman"/>
          <w:sz w:val="28"/>
          <w:szCs w:val="28"/>
        </w:rPr>
        <w:t xml:space="preserve"> сельской Думы</w:t>
      </w:r>
      <w:r w:rsidR="0056198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E5C88">
        <w:rPr>
          <w:rFonts w:ascii="Times New Roman" w:hAnsi="Times New Roman"/>
          <w:sz w:val="28"/>
          <w:szCs w:val="28"/>
        </w:rPr>
        <w:t>Городищенск</w:t>
      </w:r>
      <w:r w:rsidR="00561985">
        <w:rPr>
          <w:rFonts w:ascii="Times New Roman" w:hAnsi="Times New Roman"/>
          <w:sz w:val="28"/>
          <w:szCs w:val="28"/>
        </w:rPr>
        <w:t>ого</w:t>
      </w:r>
      <w:proofErr w:type="spellEnd"/>
      <w:r w:rsidR="008E1960">
        <w:rPr>
          <w:rFonts w:ascii="Times New Roman" w:hAnsi="Times New Roman"/>
          <w:sz w:val="28"/>
          <w:szCs w:val="28"/>
        </w:rPr>
        <w:t xml:space="preserve"> </w:t>
      </w:r>
      <w:r w:rsidR="00561985">
        <w:rPr>
          <w:rFonts w:ascii="Times New Roman" w:hAnsi="Times New Roman"/>
          <w:sz w:val="28"/>
          <w:szCs w:val="28"/>
        </w:rPr>
        <w:t>муниципального района Волгоградской области</w:t>
      </w:r>
      <w:r w:rsidR="008E1960">
        <w:rPr>
          <w:rFonts w:ascii="Times New Roman" w:hAnsi="Times New Roman"/>
          <w:sz w:val="28"/>
          <w:szCs w:val="28"/>
        </w:rPr>
        <w:t xml:space="preserve"> от </w:t>
      </w:r>
      <w:proofErr w:type="gramStart"/>
      <w:r w:rsidR="00734847" w:rsidRPr="00734847">
        <w:rPr>
          <w:rFonts w:ascii="Times New Roman" w:hAnsi="Times New Roman"/>
          <w:color w:val="000000" w:themeColor="text1"/>
          <w:sz w:val="28"/>
          <w:szCs w:val="28"/>
        </w:rPr>
        <w:t>16.03.2012</w:t>
      </w:r>
      <w:r w:rsidR="00561985" w:rsidRPr="00734847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="001F21EA" w:rsidRPr="00734847">
        <w:rPr>
          <w:rFonts w:ascii="Times New Roman" w:hAnsi="Times New Roman"/>
          <w:color w:val="000000" w:themeColor="text1"/>
          <w:sz w:val="28"/>
          <w:szCs w:val="28"/>
        </w:rPr>
        <w:t>№</w:t>
      </w:r>
      <w:proofErr w:type="gramEnd"/>
      <w:r w:rsidR="001F21EA" w:rsidRPr="0073484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34847" w:rsidRPr="00734847">
        <w:rPr>
          <w:rFonts w:ascii="Times New Roman" w:hAnsi="Times New Roman"/>
          <w:color w:val="000000" w:themeColor="text1"/>
          <w:sz w:val="28"/>
          <w:szCs w:val="28"/>
        </w:rPr>
        <w:t>3/1.</w:t>
      </w:r>
      <w:r w:rsidRPr="0073484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14:paraId="6CCB0A4B" w14:textId="47B16D09" w:rsidR="00732DD3" w:rsidRDefault="008E5C88" w:rsidP="001F0BB4">
      <w:pPr>
        <w:autoSpaceDE w:val="0"/>
        <w:autoSpaceDN w:val="0"/>
        <w:adjustRightInd w:val="0"/>
        <w:spacing w:after="0" w:line="288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8E5C88">
        <w:rPr>
          <w:rFonts w:ascii="Times New Roman" w:hAnsi="Times New Roman"/>
          <w:sz w:val="28"/>
          <w:szCs w:val="28"/>
        </w:rPr>
        <w:t>Проект планировки подготовлен в целях определения функционального использования территории, организации транспортного обслуживания, определение параметров и характеристик размещаемых объектов, границ земельных участков, предназначенных для ведени</w:t>
      </w:r>
      <w:r w:rsidR="00E04EB9">
        <w:rPr>
          <w:rFonts w:ascii="Times New Roman" w:hAnsi="Times New Roman"/>
          <w:sz w:val="28"/>
          <w:szCs w:val="28"/>
        </w:rPr>
        <w:t>я личного подсобного хозяйства.</w:t>
      </w:r>
    </w:p>
    <w:p w14:paraId="4456CF57" w14:textId="7B324492" w:rsidR="002B74F5" w:rsidRPr="00DE35FB" w:rsidRDefault="002B74F5" w:rsidP="001F0BB4">
      <w:pPr>
        <w:tabs>
          <w:tab w:val="left" w:pos="9356"/>
        </w:tabs>
        <w:autoSpaceDE w:val="0"/>
        <w:autoSpaceDN w:val="0"/>
        <w:adjustRightInd w:val="0"/>
        <w:spacing w:after="0" w:line="288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DF789C">
        <w:rPr>
          <w:rFonts w:ascii="Times New Roman" w:hAnsi="Times New Roman"/>
          <w:sz w:val="28"/>
          <w:szCs w:val="28"/>
        </w:rPr>
        <w:t xml:space="preserve">Графическая часть проекта выполнена на топогеодезической съемке </w:t>
      </w:r>
      <w:r w:rsidR="001F21EA">
        <w:rPr>
          <w:rFonts w:ascii="Times New Roman" w:hAnsi="Times New Roman"/>
          <w:sz w:val="28"/>
          <w:szCs w:val="28"/>
        </w:rPr>
        <w:br/>
      </w:r>
      <w:r w:rsidRPr="00DF789C">
        <w:rPr>
          <w:rFonts w:ascii="Times New Roman" w:hAnsi="Times New Roman"/>
          <w:sz w:val="28"/>
          <w:szCs w:val="28"/>
        </w:rPr>
        <w:t>М 1:</w:t>
      </w:r>
      <w:r w:rsidR="00806064">
        <w:rPr>
          <w:rFonts w:ascii="Times New Roman" w:hAnsi="Times New Roman"/>
          <w:sz w:val="28"/>
          <w:szCs w:val="28"/>
        </w:rPr>
        <w:t>5</w:t>
      </w:r>
      <w:r w:rsidRPr="00DF789C">
        <w:rPr>
          <w:rFonts w:ascii="Times New Roman" w:hAnsi="Times New Roman"/>
          <w:sz w:val="28"/>
          <w:szCs w:val="28"/>
        </w:rPr>
        <w:t xml:space="preserve">00, представленной в электронном виде, выполненной </w:t>
      </w:r>
      <w:r w:rsidRPr="00DE35FB">
        <w:rPr>
          <w:rFonts w:ascii="Times New Roman" w:hAnsi="Times New Roman"/>
          <w:sz w:val="28"/>
          <w:szCs w:val="28"/>
        </w:rPr>
        <w:t xml:space="preserve">ООО «Ориентир» </w:t>
      </w:r>
      <w:r w:rsidR="0016743A">
        <w:rPr>
          <w:rFonts w:ascii="Times New Roman" w:hAnsi="Times New Roman"/>
          <w:sz w:val="28"/>
          <w:szCs w:val="28"/>
        </w:rPr>
        <w:t xml:space="preserve">в </w:t>
      </w:r>
      <w:proofErr w:type="gramStart"/>
      <w:r w:rsidR="0016743A">
        <w:rPr>
          <w:rFonts w:ascii="Times New Roman" w:hAnsi="Times New Roman"/>
          <w:sz w:val="28"/>
          <w:szCs w:val="28"/>
        </w:rPr>
        <w:t xml:space="preserve">сентябре </w:t>
      </w:r>
      <w:r w:rsidR="00826353" w:rsidRPr="00DE35FB">
        <w:rPr>
          <w:rFonts w:ascii="Times New Roman" w:hAnsi="Times New Roman"/>
          <w:sz w:val="28"/>
          <w:szCs w:val="28"/>
        </w:rPr>
        <w:t xml:space="preserve"> </w:t>
      </w:r>
      <w:r w:rsidR="00806064">
        <w:rPr>
          <w:rFonts w:ascii="Times New Roman" w:hAnsi="Times New Roman"/>
          <w:sz w:val="28"/>
          <w:szCs w:val="28"/>
        </w:rPr>
        <w:t>2023</w:t>
      </w:r>
      <w:proofErr w:type="gramEnd"/>
      <w:r w:rsidR="00806064">
        <w:rPr>
          <w:rFonts w:ascii="Times New Roman" w:hAnsi="Times New Roman"/>
          <w:sz w:val="28"/>
          <w:szCs w:val="28"/>
        </w:rPr>
        <w:t xml:space="preserve"> г</w:t>
      </w:r>
      <w:r w:rsidRPr="00DE35FB">
        <w:rPr>
          <w:rFonts w:ascii="Times New Roman" w:hAnsi="Times New Roman"/>
          <w:sz w:val="28"/>
          <w:szCs w:val="28"/>
        </w:rPr>
        <w:t>.</w:t>
      </w:r>
    </w:p>
    <w:p w14:paraId="3DF32053" w14:textId="3FA14458" w:rsidR="00A621B4" w:rsidRDefault="00A621B4" w:rsidP="00BE3DCC">
      <w:pPr>
        <w:ind w:left="426" w:firstLine="708"/>
        <w:jc w:val="both"/>
        <w:rPr>
          <w:rFonts w:ascii="Times New Roman" w:hAnsi="Times New Roman"/>
          <w:sz w:val="28"/>
          <w:szCs w:val="28"/>
        </w:rPr>
      </w:pPr>
      <w:r w:rsidRPr="00DE35FB">
        <w:rPr>
          <w:rFonts w:ascii="Times New Roman" w:hAnsi="Times New Roman"/>
          <w:sz w:val="28"/>
          <w:szCs w:val="28"/>
        </w:rPr>
        <w:br w:type="page"/>
      </w:r>
    </w:p>
    <w:p w14:paraId="332BF575" w14:textId="64D3C0F0" w:rsidR="00E04EB9" w:rsidRDefault="0016743A" w:rsidP="00FF51F5">
      <w:pPr>
        <w:autoSpaceDE w:val="0"/>
        <w:autoSpaceDN w:val="0"/>
        <w:adjustRightInd w:val="0"/>
        <w:spacing w:after="0" w:line="288" w:lineRule="auto"/>
        <w:ind w:left="709" w:right="142" w:firstLine="567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664384" behindDoc="0" locked="1" layoutInCell="1" allowOverlap="1" wp14:anchorId="2A9D9C0B" wp14:editId="7B781833">
                <wp:simplePos x="0" y="0"/>
                <wp:positionH relativeFrom="page">
                  <wp:posOffset>765175</wp:posOffset>
                </wp:positionH>
                <wp:positionV relativeFrom="page">
                  <wp:posOffset>280670</wp:posOffset>
                </wp:positionV>
                <wp:extent cx="6509385" cy="10018395"/>
                <wp:effectExtent l="0" t="0" r="5715" b="20955"/>
                <wp:wrapNone/>
                <wp:docPr id="476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09385" cy="10018395"/>
                          <a:chOff x="0" y="0"/>
                          <a:chExt cx="20000" cy="20000"/>
                        </a:xfrm>
                      </wpg:grpSpPr>
                      <wps:wsp>
                        <wps:cNvPr id="477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8" name="Line 3"/>
                        <wps:cNvCnPr/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79" name="Line 4"/>
                        <wps:cNvCnPr/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80" name="Line 5"/>
                        <wps:cNvCnPr/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81" name="Line 6"/>
                        <wps:cNvCnPr/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82" name="Line 7"/>
                        <wps:cNvCnPr/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83" name="Line 8"/>
                        <wps:cNvCnPr/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84" name="Line 9"/>
                        <wps:cNvCnPr/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85" name="Line 10"/>
                        <wps:cNvCnPr/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86" name="Line 11"/>
                        <wps:cNvCnPr/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87" name="Line 12"/>
                        <wps:cNvCnPr/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88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4" y="19535"/>
                            <a:ext cx="1000" cy="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9021DA2" w14:textId="77777777" w:rsidR="0016743A" w:rsidRPr="00542326" w:rsidRDefault="0016743A" w:rsidP="0016743A">
                              <w:pPr>
                                <w:pStyle w:val="a8"/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Изм</w:t>
                              </w:r>
                              <w:proofErr w:type="spellEnd"/>
                              <w:r w:rsidRPr="00542326"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89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817" y="19625"/>
                            <a:ext cx="1686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137BD66" w14:textId="77777777" w:rsidR="0016743A" w:rsidRPr="00EB45AA" w:rsidRDefault="0016743A" w:rsidP="0016743A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Кол.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уч</w:t>
                              </w:r>
                              <w:proofErr w:type="spellEnd"/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90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269BAF7" w14:textId="77777777" w:rsidR="0016743A" w:rsidRPr="00EB45AA" w:rsidRDefault="0016743A" w:rsidP="0016743A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91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D363F16" w14:textId="77777777" w:rsidR="0016743A" w:rsidRPr="00EB45AA" w:rsidRDefault="0016743A" w:rsidP="0016743A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№док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04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51F3963" w14:textId="77777777" w:rsidR="0016743A" w:rsidRPr="00EB45AA" w:rsidRDefault="0016743A" w:rsidP="0016743A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05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8905" y="18912"/>
                            <a:ext cx="1001" cy="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9E95153" w14:textId="77777777" w:rsidR="0016743A" w:rsidRPr="00EB45AA" w:rsidRDefault="0016743A" w:rsidP="0016743A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06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6E1A622" w14:textId="22935513" w:rsidR="0016743A" w:rsidRPr="00542326" w:rsidRDefault="00CE58DE" w:rsidP="0016743A">
                              <w:pPr>
                                <w:jc w:val="center"/>
                                <w:rPr>
                                  <w:rFonts w:ascii="GOST type B" w:hAnsi="GOST type B"/>
                                  <w:i/>
                                  <w:szCs w:val="28"/>
                                  <w:lang w:val="uk-UA"/>
                                </w:rPr>
                              </w:pPr>
                              <w:r>
                                <w:rPr>
                                  <w:rFonts w:ascii="GOST type B" w:hAnsi="GOST type B"/>
                                  <w:i/>
                                  <w:szCs w:val="28"/>
                                  <w:lang w:val="uk-UA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07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9AF3D0B" w14:textId="77777777" w:rsidR="0016743A" w:rsidRPr="00FE178E" w:rsidRDefault="0016743A" w:rsidP="0016743A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ППТ ОЧ</w:t>
                              </w:r>
                            </w:p>
                            <w:p w14:paraId="32C5AEE8" w14:textId="77777777" w:rsidR="0016743A" w:rsidRPr="00EB45AA" w:rsidRDefault="0016743A" w:rsidP="0016743A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A9D9C0B" id="_x0000_s1087" style="position:absolute;left:0;text-align:left;margin-left:60.25pt;margin-top:22.1pt;width:512.55pt;height:788.85pt;z-index:251664384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">
                <v:rect id="Rectangle 2" o:spid="_x0000_s1088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" filled="f" strokeweight="2pt"/>
                <v:line id="Line 3" o:spid="_x0000_s1089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" strokeweight="2pt"/>
                <v:line id="Line 4" o:spid="_x0000_s1090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" strokeweight="2pt"/>
                <v:line id="Line 5" o:spid="_x0000_s1091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" strokeweight="2pt"/>
                <v:line id="Line 6" o:spid="_x0000_s1092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" strokeweight="2pt"/>
                <v:line id="Line 7" o:spid="_x0000_s1093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" strokeweight="2pt"/>
                <v:line id="Line 8" o:spid="_x0000_s1094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" strokeweight="2pt"/>
                <v:line id="Line 9" o:spid="_x0000_s1095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" strokeweight="2pt"/>
                <v:line id="Line 10" o:spid="_x0000_s1096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" strokeweight="1pt"/>
                <v:line id="Line 11" o:spid="_x0000_s1097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" strokeweight="2pt"/>
                <v:line id="Line 12" o:spid="_x0000_s1098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" strokeweight="1pt"/>
                <v:rect id="Rectangle 13" o:spid="_x0000_s1099" style="position:absolute;left:54;top:19535;width:1000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" filled="f" stroked="f" strokeweight=".25pt">
                  <v:textbox inset="1pt,1pt,1pt,1pt">
                    <w:txbxContent>
                      <w:p w14:paraId="59021DA2" w14:textId="77777777" w:rsidR="0016743A" w:rsidRPr="00542326" w:rsidRDefault="0016743A" w:rsidP="0016743A">
                        <w:pPr>
                          <w:pStyle w:val="a8"/>
                          <w:rPr>
                            <w:rFonts w:ascii="GOST type B" w:hAnsi="GOST type B"/>
                            <w:sz w:val="22"/>
                            <w:szCs w:val="22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Изм</w:t>
                        </w:r>
                        <w:proofErr w:type="spellEnd"/>
                        <w:r w:rsidRPr="00542326">
                          <w:rPr>
                            <w:rFonts w:ascii="GOST type B" w:hAnsi="GOST type B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ect>
                <v:rect id="Rectangle 14" o:spid="_x0000_s1100" style="position:absolute;left:817;top:19625;width:1686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" filled="f" stroked="f" strokeweight=".25pt">
                  <v:textbox inset="1pt,1pt,1pt,1pt">
                    <w:txbxContent>
                      <w:p w14:paraId="4137BD66" w14:textId="77777777" w:rsidR="0016743A" w:rsidRPr="00EB45AA" w:rsidRDefault="0016743A" w:rsidP="0016743A">
                        <w:pPr>
                          <w:pStyle w:val="a8"/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Кол.</w:t>
                        </w:r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уч</w:t>
                        </w:r>
                        <w:proofErr w:type="spellEnd"/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Rectangle 15" o:spid="_x0000_s1101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" filled="f" stroked="f" strokeweight=".25pt">
                  <v:textbox inset="1pt,1pt,1pt,1pt">
                    <w:txbxContent>
                      <w:p w14:paraId="1269BAF7" w14:textId="77777777" w:rsidR="0016743A" w:rsidRPr="00EB45AA" w:rsidRDefault="0016743A" w:rsidP="0016743A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</w:t>
                        </w:r>
                      </w:p>
                    </w:txbxContent>
                  </v:textbox>
                </v:rect>
                <v:rect id="Rectangle 16" o:spid="_x0000_s1102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" filled="f" stroked="f" strokeweight=".25pt">
                  <v:textbox inset="1pt,1pt,1pt,1pt">
                    <w:txbxContent>
                      <w:p w14:paraId="7D363F16" w14:textId="77777777" w:rsidR="0016743A" w:rsidRPr="00EB45AA" w:rsidRDefault="0016743A" w:rsidP="0016743A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№док</w:t>
                        </w:r>
                      </w:p>
                    </w:txbxContent>
                  </v:textbox>
                </v:rect>
                <v:rect id="Rectangle 17" o:spid="_x0000_s1103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" filled="f" stroked="f" strokeweight=".25pt">
                  <v:textbox inset="1pt,1pt,1pt,1pt">
                    <w:txbxContent>
                      <w:p w14:paraId="251F3963" w14:textId="77777777" w:rsidR="0016743A" w:rsidRPr="00EB45AA" w:rsidRDefault="0016743A" w:rsidP="0016743A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8" o:spid="_x0000_s1104" style="position:absolute;left:18905;top:18912;width:1001;height:5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" filled="f" stroked="f" strokeweight=".25pt">
                  <v:textbox inset="1pt,1pt,1pt,1pt">
                    <w:txbxContent>
                      <w:p w14:paraId="39E95153" w14:textId="77777777" w:rsidR="0016743A" w:rsidRPr="00EB45AA" w:rsidRDefault="0016743A" w:rsidP="0016743A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т</w:t>
                        </w:r>
                      </w:p>
                    </w:txbxContent>
                  </v:textbox>
                </v:rect>
                <v:rect id="Rectangle 19" o:spid="_x0000_s1105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" filled="f" stroked="f" strokeweight=".25pt">
                  <v:textbox inset="1pt,1pt,1pt,1pt">
                    <w:txbxContent>
                      <w:p w14:paraId="46E1A622" w14:textId="22935513" w:rsidR="0016743A" w:rsidRPr="00542326" w:rsidRDefault="00CE58DE" w:rsidP="0016743A">
                        <w:pPr>
                          <w:jc w:val="center"/>
                          <w:rPr>
                            <w:rFonts w:ascii="GOST type B" w:hAnsi="GOST type B"/>
                            <w:i/>
                            <w:szCs w:val="28"/>
                            <w:lang w:val="uk-UA"/>
                          </w:rPr>
                        </w:pPr>
                        <w:r>
                          <w:rPr>
                            <w:rFonts w:ascii="GOST type B" w:hAnsi="GOST type B"/>
                            <w:i/>
                            <w:szCs w:val="28"/>
                            <w:lang w:val="uk-UA"/>
                          </w:rPr>
                          <w:t>3</w:t>
                        </w:r>
                      </w:p>
                    </w:txbxContent>
                  </v:textbox>
                </v:rect>
                <v:rect id="Rectangle 20" o:spid="_x0000_s1106" style="position:absolute;left:7745;top:19221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" filled="f" stroked="f" strokeweight=".25pt">
                  <v:textbox inset="1pt,1pt,1pt,1pt">
                    <w:txbxContent>
                      <w:p w14:paraId="59AF3D0B" w14:textId="77777777" w:rsidR="0016743A" w:rsidRPr="00FE178E" w:rsidRDefault="0016743A" w:rsidP="0016743A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ППТ ОЧ</w:t>
                        </w:r>
                      </w:p>
                      <w:p w14:paraId="32C5AEE8" w14:textId="77777777" w:rsidR="0016743A" w:rsidRPr="00EB45AA" w:rsidRDefault="0016743A" w:rsidP="0016743A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  <w:r w:rsidR="008E5C88" w:rsidRPr="008E5C88">
        <w:rPr>
          <w:rFonts w:ascii="Times New Roman" w:hAnsi="Times New Roman"/>
          <w:sz w:val="28"/>
          <w:szCs w:val="28"/>
        </w:rPr>
        <w:t xml:space="preserve">ГРАДОСТРОИТЕЛЬНАЯ ПРОЕКТНАЯ ДОКУМЕНТАЦИЯ СООТВЕТСТВУЕТ ГОСУДАРСТВЕННЫМ НОРМАМ, ПРАВИЛАМ, СТАНДАРТАМ, ИСХОДНЫМ ДАННЫМ. ПРОЕКТНАЯ ДОКУМЕНТАЦИЯ РАЗРАБОТАНА В СООТВЕТСТВИИ С ЗАДАНИЕМ НА ПРОЕКТИРОВАНИЕ, ТЕХНИЧЕСКИМИ РЕГЛАМЕНТАМИ, В ТОМ ЧИСЛЕ УСТАНАВЛИВАЮЩИМИ ТРЕБОВАНИЯ ПО ОБЕСПЕЧЕНИЮ БЕЗОПАСНОГО ИСПОЛЬЗОВАНИЯ ТЕРРИТОРИИ. </w:t>
      </w:r>
    </w:p>
    <w:p w14:paraId="38745329" w14:textId="77777777" w:rsidR="00E04EB9" w:rsidRDefault="00E04EB9" w:rsidP="00E04EB9">
      <w:pPr>
        <w:autoSpaceDE w:val="0"/>
        <w:autoSpaceDN w:val="0"/>
        <w:adjustRightInd w:val="0"/>
        <w:spacing w:after="0" w:line="288" w:lineRule="auto"/>
        <w:ind w:left="709" w:right="567" w:firstLine="567"/>
        <w:jc w:val="both"/>
        <w:rPr>
          <w:rFonts w:ascii="Times New Roman" w:hAnsi="Times New Roman"/>
          <w:sz w:val="28"/>
          <w:szCs w:val="28"/>
        </w:rPr>
      </w:pPr>
    </w:p>
    <w:p w14:paraId="61A71493" w14:textId="506FFF88" w:rsidR="00E04EB9" w:rsidRDefault="00A55520" w:rsidP="00FA0185">
      <w:pPr>
        <w:autoSpaceDE w:val="0"/>
        <w:autoSpaceDN w:val="0"/>
        <w:adjustRightInd w:val="0"/>
        <w:spacing w:after="0" w:line="288" w:lineRule="auto"/>
        <w:ind w:right="567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FA0185">
        <w:rPr>
          <w:rFonts w:ascii="Times New Roman" w:hAnsi="Times New Roman"/>
          <w:sz w:val="28"/>
          <w:szCs w:val="28"/>
        </w:rPr>
        <w:t xml:space="preserve"> </w:t>
      </w:r>
      <w:r w:rsidR="008E5C88" w:rsidRPr="008E5C88">
        <w:rPr>
          <w:rFonts w:ascii="Times New Roman" w:hAnsi="Times New Roman"/>
          <w:sz w:val="28"/>
          <w:szCs w:val="28"/>
        </w:rPr>
        <w:t xml:space="preserve">Главный инженер </w:t>
      </w:r>
      <w:r w:rsidR="00E04EB9">
        <w:rPr>
          <w:rFonts w:ascii="Times New Roman" w:hAnsi="Times New Roman"/>
          <w:sz w:val="28"/>
          <w:szCs w:val="28"/>
        </w:rPr>
        <w:t xml:space="preserve">                  </w:t>
      </w:r>
      <w:r w:rsidR="00FA0185" w:rsidRPr="00FA0185">
        <w:rPr>
          <w:rFonts w:ascii="Times New Roman" w:hAnsi="Times New Roman"/>
          <w:sz w:val="28"/>
          <w:szCs w:val="28"/>
        </w:rPr>
        <w:t>______________</w:t>
      </w:r>
      <w:r w:rsidR="00FF51F5">
        <w:rPr>
          <w:rFonts w:ascii="Times New Roman" w:hAnsi="Times New Roman"/>
          <w:sz w:val="28"/>
          <w:szCs w:val="28"/>
        </w:rPr>
        <w:t xml:space="preserve">   С.А. Плесовских</w:t>
      </w:r>
    </w:p>
    <w:p w14:paraId="61CD2C95" w14:textId="77777777" w:rsidR="00E04EB9" w:rsidRDefault="00E04EB9" w:rsidP="00E04EB9">
      <w:pPr>
        <w:autoSpaceDE w:val="0"/>
        <w:autoSpaceDN w:val="0"/>
        <w:adjustRightInd w:val="0"/>
        <w:spacing w:after="0" w:line="288" w:lineRule="auto"/>
        <w:ind w:left="709" w:right="567"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14:paraId="17344086" w14:textId="77777777" w:rsidR="00A621B4" w:rsidRDefault="00A621B4">
      <w:pPr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br w:type="page"/>
      </w:r>
    </w:p>
    <w:p w14:paraId="4A9C19D7" w14:textId="77777777" w:rsidR="00E04EB9" w:rsidRDefault="00E04EB9" w:rsidP="00E04EB9">
      <w:pPr>
        <w:autoSpaceDE w:val="0"/>
        <w:autoSpaceDN w:val="0"/>
        <w:adjustRightInd w:val="0"/>
        <w:spacing w:after="0" w:line="288" w:lineRule="auto"/>
        <w:ind w:left="709" w:right="567"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14:paraId="619819AE" w14:textId="069D3B8C" w:rsidR="008E5C88" w:rsidRPr="008E5C88" w:rsidRDefault="008E5C88" w:rsidP="008C267F">
      <w:pPr>
        <w:autoSpaceDE w:val="0"/>
        <w:autoSpaceDN w:val="0"/>
        <w:adjustRightInd w:val="0"/>
        <w:spacing w:after="0" w:line="288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8E5C88">
        <w:rPr>
          <w:rFonts w:ascii="Times New Roman" w:hAnsi="Times New Roman"/>
          <w:sz w:val="28"/>
          <w:szCs w:val="28"/>
        </w:rPr>
        <w:t>Документация по планировке территории подготовлена на основании документов территориального планирования, правил землепользования и застройки в соответствии с требованиями технических регламентов, градостроительных регламентов, нормативов градостроительного проектирования, с учетом границ территорий объектов культурного наследия, границ зон с особыми условиями использования территорий</w:t>
      </w:r>
      <w:r w:rsidRPr="008E5C88">
        <w:t>.</w:t>
      </w:r>
    </w:p>
    <w:p w14:paraId="231E1A7B" w14:textId="77777777" w:rsidR="008E5C88" w:rsidRDefault="008E5C88" w:rsidP="00C23B4F">
      <w:pPr>
        <w:autoSpaceDE w:val="0"/>
        <w:autoSpaceDN w:val="0"/>
        <w:adjustRightInd w:val="0"/>
        <w:spacing w:line="288" w:lineRule="auto"/>
        <w:ind w:left="709" w:right="567" w:firstLine="567"/>
        <w:jc w:val="both"/>
        <w:rPr>
          <w:szCs w:val="24"/>
        </w:rPr>
      </w:pPr>
    </w:p>
    <w:p w14:paraId="54EA943C" w14:textId="77777777" w:rsidR="00E04EB9" w:rsidRDefault="00E04EB9" w:rsidP="00C23B4F">
      <w:pPr>
        <w:autoSpaceDE w:val="0"/>
        <w:autoSpaceDN w:val="0"/>
        <w:adjustRightInd w:val="0"/>
        <w:spacing w:line="288" w:lineRule="auto"/>
        <w:ind w:left="709" w:right="567" w:firstLine="567"/>
        <w:jc w:val="both"/>
        <w:rPr>
          <w:szCs w:val="24"/>
        </w:rPr>
      </w:pPr>
    </w:p>
    <w:p w14:paraId="46459A70" w14:textId="77777777" w:rsidR="00E04EB9" w:rsidRDefault="00E04EB9" w:rsidP="00C23B4F">
      <w:pPr>
        <w:autoSpaceDE w:val="0"/>
        <w:autoSpaceDN w:val="0"/>
        <w:adjustRightInd w:val="0"/>
        <w:spacing w:line="288" w:lineRule="auto"/>
        <w:ind w:left="709" w:right="567" w:firstLine="567"/>
        <w:jc w:val="both"/>
        <w:rPr>
          <w:szCs w:val="24"/>
        </w:rPr>
      </w:pPr>
    </w:p>
    <w:p w14:paraId="77428FF4" w14:textId="77777777" w:rsidR="00E04EB9" w:rsidRDefault="00E04EB9" w:rsidP="00C23B4F">
      <w:pPr>
        <w:autoSpaceDE w:val="0"/>
        <w:autoSpaceDN w:val="0"/>
        <w:adjustRightInd w:val="0"/>
        <w:spacing w:line="288" w:lineRule="auto"/>
        <w:ind w:left="709" w:right="567" w:firstLine="567"/>
        <w:jc w:val="both"/>
        <w:rPr>
          <w:szCs w:val="24"/>
        </w:rPr>
      </w:pPr>
    </w:p>
    <w:p w14:paraId="4F99789A" w14:textId="77777777" w:rsidR="00E04EB9" w:rsidRDefault="00E04EB9" w:rsidP="00C23B4F">
      <w:pPr>
        <w:autoSpaceDE w:val="0"/>
        <w:autoSpaceDN w:val="0"/>
        <w:adjustRightInd w:val="0"/>
        <w:spacing w:line="288" w:lineRule="auto"/>
        <w:ind w:left="709" w:right="567" w:firstLine="567"/>
        <w:jc w:val="both"/>
        <w:rPr>
          <w:szCs w:val="24"/>
        </w:rPr>
      </w:pPr>
    </w:p>
    <w:p w14:paraId="4DB49A9D" w14:textId="77777777" w:rsidR="00E04EB9" w:rsidRDefault="00E04EB9" w:rsidP="00C23B4F">
      <w:pPr>
        <w:autoSpaceDE w:val="0"/>
        <w:autoSpaceDN w:val="0"/>
        <w:adjustRightInd w:val="0"/>
        <w:spacing w:line="288" w:lineRule="auto"/>
        <w:ind w:left="709" w:right="567" w:firstLine="567"/>
        <w:jc w:val="both"/>
        <w:rPr>
          <w:szCs w:val="24"/>
        </w:rPr>
      </w:pPr>
    </w:p>
    <w:p w14:paraId="249C5DBE" w14:textId="77777777" w:rsidR="00E04EB9" w:rsidRDefault="00E04EB9" w:rsidP="00C23B4F">
      <w:pPr>
        <w:autoSpaceDE w:val="0"/>
        <w:autoSpaceDN w:val="0"/>
        <w:adjustRightInd w:val="0"/>
        <w:spacing w:line="288" w:lineRule="auto"/>
        <w:ind w:left="709" w:right="567" w:firstLine="567"/>
        <w:jc w:val="both"/>
        <w:rPr>
          <w:szCs w:val="24"/>
        </w:rPr>
      </w:pPr>
    </w:p>
    <w:p w14:paraId="1DC4FA4C" w14:textId="77777777" w:rsidR="00E04EB9" w:rsidRDefault="00E04EB9" w:rsidP="00C23B4F">
      <w:pPr>
        <w:autoSpaceDE w:val="0"/>
        <w:autoSpaceDN w:val="0"/>
        <w:adjustRightInd w:val="0"/>
        <w:spacing w:line="288" w:lineRule="auto"/>
        <w:ind w:left="709" w:right="567" w:firstLine="567"/>
        <w:jc w:val="both"/>
        <w:rPr>
          <w:szCs w:val="24"/>
        </w:rPr>
      </w:pPr>
    </w:p>
    <w:p w14:paraId="28C2F8E6" w14:textId="77777777" w:rsidR="00E04EB9" w:rsidRDefault="00E04EB9" w:rsidP="00C23B4F">
      <w:pPr>
        <w:autoSpaceDE w:val="0"/>
        <w:autoSpaceDN w:val="0"/>
        <w:adjustRightInd w:val="0"/>
        <w:spacing w:line="288" w:lineRule="auto"/>
        <w:ind w:left="709" w:right="567" w:firstLine="567"/>
        <w:jc w:val="both"/>
        <w:rPr>
          <w:szCs w:val="24"/>
        </w:rPr>
      </w:pPr>
    </w:p>
    <w:p w14:paraId="5AD34760" w14:textId="77777777" w:rsidR="00E04EB9" w:rsidRDefault="00E04EB9" w:rsidP="00C23B4F">
      <w:pPr>
        <w:autoSpaceDE w:val="0"/>
        <w:autoSpaceDN w:val="0"/>
        <w:adjustRightInd w:val="0"/>
        <w:spacing w:line="288" w:lineRule="auto"/>
        <w:ind w:left="709" w:right="567" w:firstLine="567"/>
        <w:jc w:val="both"/>
        <w:rPr>
          <w:szCs w:val="24"/>
        </w:rPr>
      </w:pPr>
    </w:p>
    <w:p w14:paraId="76661413" w14:textId="77777777" w:rsidR="00E04EB9" w:rsidRDefault="00E04EB9" w:rsidP="00C23B4F">
      <w:pPr>
        <w:autoSpaceDE w:val="0"/>
        <w:autoSpaceDN w:val="0"/>
        <w:adjustRightInd w:val="0"/>
        <w:spacing w:line="288" w:lineRule="auto"/>
        <w:ind w:left="709" w:right="567" w:firstLine="567"/>
        <w:jc w:val="both"/>
        <w:rPr>
          <w:szCs w:val="24"/>
        </w:rPr>
      </w:pPr>
    </w:p>
    <w:p w14:paraId="451D13D0" w14:textId="77777777" w:rsidR="00E04EB9" w:rsidRDefault="00E04EB9" w:rsidP="00C23B4F">
      <w:pPr>
        <w:autoSpaceDE w:val="0"/>
        <w:autoSpaceDN w:val="0"/>
        <w:adjustRightInd w:val="0"/>
        <w:spacing w:line="288" w:lineRule="auto"/>
        <w:ind w:left="709" w:right="567" w:firstLine="567"/>
        <w:jc w:val="both"/>
        <w:rPr>
          <w:szCs w:val="24"/>
        </w:rPr>
      </w:pPr>
    </w:p>
    <w:p w14:paraId="078DF698" w14:textId="77777777" w:rsidR="00E04EB9" w:rsidRDefault="00E04EB9" w:rsidP="00C23B4F">
      <w:pPr>
        <w:autoSpaceDE w:val="0"/>
        <w:autoSpaceDN w:val="0"/>
        <w:adjustRightInd w:val="0"/>
        <w:spacing w:line="288" w:lineRule="auto"/>
        <w:ind w:left="709" w:right="567" w:firstLine="567"/>
        <w:jc w:val="both"/>
        <w:rPr>
          <w:szCs w:val="24"/>
        </w:rPr>
      </w:pPr>
    </w:p>
    <w:p w14:paraId="6C39EB80" w14:textId="77777777" w:rsidR="00E04EB9" w:rsidRDefault="00E04EB9" w:rsidP="00C23B4F">
      <w:pPr>
        <w:autoSpaceDE w:val="0"/>
        <w:autoSpaceDN w:val="0"/>
        <w:adjustRightInd w:val="0"/>
        <w:spacing w:line="288" w:lineRule="auto"/>
        <w:ind w:left="709" w:right="567" w:firstLine="567"/>
        <w:jc w:val="both"/>
        <w:rPr>
          <w:szCs w:val="24"/>
        </w:rPr>
      </w:pPr>
    </w:p>
    <w:p w14:paraId="050C75E1" w14:textId="77777777" w:rsidR="00E04EB9" w:rsidRDefault="00E04EB9" w:rsidP="00C23B4F">
      <w:pPr>
        <w:autoSpaceDE w:val="0"/>
        <w:autoSpaceDN w:val="0"/>
        <w:adjustRightInd w:val="0"/>
        <w:spacing w:line="288" w:lineRule="auto"/>
        <w:ind w:left="709" w:right="567" w:firstLine="567"/>
        <w:jc w:val="both"/>
        <w:rPr>
          <w:szCs w:val="24"/>
        </w:rPr>
      </w:pPr>
    </w:p>
    <w:p w14:paraId="4A12ED43" w14:textId="77777777" w:rsidR="00E04EB9" w:rsidRDefault="00E04EB9" w:rsidP="00C23B4F">
      <w:pPr>
        <w:autoSpaceDE w:val="0"/>
        <w:autoSpaceDN w:val="0"/>
        <w:adjustRightInd w:val="0"/>
        <w:spacing w:line="288" w:lineRule="auto"/>
        <w:ind w:left="709" w:right="567" w:firstLine="567"/>
        <w:jc w:val="both"/>
        <w:rPr>
          <w:szCs w:val="24"/>
        </w:rPr>
      </w:pPr>
    </w:p>
    <w:p w14:paraId="532509D7" w14:textId="77777777" w:rsidR="00E04EB9" w:rsidRDefault="00E04EB9" w:rsidP="00C23B4F">
      <w:pPr>
        <w:autoSpaceDE w:val="0"/>
        <w:autoSpaceDN w:val="0"/>
        <w:adjustRightInd w:val="0"/>
        <w:spacing w:line="288" w:lineRule="auto"/>
        <w:ind w:left="709" w:right="567" w:firstLine="567"/>
        <w:jc w:val="both"/>
        <w:rPr>
          <w:szCs w:val="24"/>
        </w:rPr>
      </w:pPr>
    </w:p>
    <w:p w14:paraId="4EF76987" w14:textId="77777777" w:rsidR="00E04EB9" w:rsidRDefault="00E04EB9" w:rsidP="00C23B4F">
      <w:pPr>
        <w:autoSpaceDE w:val="0"/>
        <w:autoSpaceDN w:val="0"/>
        <w:adjustRightInd w:val="0"/>
        <w:spacing w:line="288" w:lineRule="auto"/>
        <w:ind w:left="709" w:right="567" w:firstLine="567"/>
        <w:jc w:val="both"/>
        <w:rPr>
          <w:szCs w:val="24"/>
        </w:rPr>
      </w:pPr>
    </w:p>
    <w:p w14:paraId="04983384" w14:textId="77777777" w:rsidR="00E04EB9" w:rsidRDefault="00E04EB9" w:rsidP="00C23B4F">
      <w:pPr>
        <w:autoSpaceDE w:val="0"/>
        <w:autoSpaceDN w:val="0"/>
        <w:adjustRightInd w:val="0"/>
        <w:spacing w:line="288" w:lineRule="auto"/>
        <w:ind w:left="709" w:right="567" w:firstLine="567"/>
        <w:jc w:val="both"/>
        <w:rPr>
          <w:szCs w:val="24"/>
        </w:rPr>
      </w:pPr>
    </w:p>
    <w:p w14:paraId="5DFD0FC4" w14:textId="7C5F15FF" w:rsidR="00E04EB9" w:rsidRDefault="00BE3DCC" w:rsidP="00C23B4F">
      <w:pPr>
        <w:autoSpaceDE w:val="0"/>
        <w:autoSpaceDN w:val="0"/>
        <w:adjustRightInd w:val="0"/>
        <w:spacing w:line="288" w:lineRule="auto"/>
        <w:ind w:left="709" w:right="567" w:firstLine="567"/>
        <w:jc w:val="both"/>
        <w:rPr>
          <w:szCs w:val="24"/>
        </w:rPr>
      </w:pPr>
      <w:r>
        <w:rPr>
          <w:szCs w:val="24"/>
        </w:rPr>
        <w:br w:type="page"/>
      </w:r>
      <w:r w:rsidR="007553F7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61312" behindDoc="0" locked="1" layoutInCell="1" allowOverlap="1" wp14:anchorId="7E493C03" wp14:editId="2131538D">
                <wp:simplePos x="0" y="0"/>
                <wp:positionH relativeFrom="page">
                  <wp:posOffset>678815</wp:posOffset>
                </wp:positionH>
                <wp:positionV relativeFrom="page">
                  <wp:posOffset>252095</wp:posOffset>
                </wp:positionV>
                <wp:extent cx="6621145" cy="10161270"/>
                <wp:effectExtent l="0" t="0" r="8255" b="11430"/>
                <wp:wrapNone/>
                <wp:docPr id="1247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21145" cy="10161270"/>
                          <a:chOff x="0" y="0"/>
                          <a:chExt cx="20000" cy="20000"/>
                        </a:xfrm>
                      </wpg:grpSpPr>
                      <wps:wsp>
                        <wps:cNvPr id="1248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9" name="Line 3"/>
                        <wps:cNvCnPr/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50" name="Line 4"/>
                        <wps:cNvCnPr/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51" name="Line 5"/>
                        <wps:cNvCnPr/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52" name="Line 6"/>
                        <wps:cNvCnPr/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53" name="Line 7"/>
                        <wps:cNvCnPr/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54" name="Line 8"/>
                        <wps:cNvCnPr/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55" name="Line 9"/>
                        <wps:cNvCnPr/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56" name="Line 10"/>
                        <wps:cNvCnPr/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57" name="Line 11"/>
                        <wps:cNvCnPr/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58" name="Line 12"/>
                        <wps:cNvCnPr/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59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4" y="19535"/>
                            <a:ext cx="1000" cy="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480AA27" w14:textId="77777777" w:rsidR="0016743A" w:rsidRPr="00542326" w:rsidRDefault="0016743A" w:rsidP="00BE3DCC">
                              <w:pPr>
                                <w:pStyle w:val="a8"/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Изм</w:t>
                              </w:r>
                              <w:proofErr w:type="spellEnd"/>
                              <w:r w:rsidRPr="00542326"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60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817" y="19625"/>
                            <a:ext cx="1686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70C428E" w14:textId="77777777" w:rsidR="0016743A" w:rsidRPr="00EB45AA" w:rsidRDefault="0016743A" w:rsidP="00BE3DCC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Кол.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уч</w:t>
                              </w:r>
                              <w:proofErr w:type="spellEnd"/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61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C6217C2" w14:textId="77777777" w:rsidR="0016743A" w:rsidRPr="00EB45AA" w:rsidRDefault="0016743A" w:rsidP="00BE3DCC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62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A361C9C" w14:textId="77777777" w:rsidR="0016743A" w:rsidRPr="00EB45AA" w:rsidRDefault="0016743A" w:rsidP="00BE3DCC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№док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63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8F449CF" w14:textId="77777777" w:rsidR="0016743A" w:rsidRPr="00EB45AA" w:rsidRDefault="0016743A" w:rsidP="00BE3DCC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64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8905" y="18912"/>
                            <a:ext cx="1001" cy="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EC092CB" w14:textId="77777777" w:rsidR="0016743A" w:rsidRPr="00EB45AA" w:rsidRDefault="0016743A" w:rsidP="00BE3DCC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65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CCC54AE" w14:textId="08FB7B49" w:rsidR="0016743A" w:rsidRPr="00542326" w:rsidRDefault="00CE58DE" w:rsidP="00BE3DCC">
                              <w:pPr>
                                <w:jc w:val="center"/>
                                <w:rPr>
                                  <w:rFonts w:ascii="GOST type B" w:hAnsi="GOST type B"/>
                                  <w:i/>
                                  <w:szCs w:val="28"/>
                                  <w:lang w:val="uk-UA"/>
                                </w:rPr>
                              </w:pPr>
                              <w:r>
                                <w:rPr>
                                  <w:rFonts w:ascii="GOST type B" w:hAnsi="GOST type B"/>
                                  <w:i/>
                                  <w:szCs w:val="28"/>
                                  <w:lang w:val="uk-UA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66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5D9765E" w14:textId="77777777" w:rsidR="0016743A" w:rsidRPr="00FE178E" w:rsidRDefault="0016743A" w:rsidP="00BE3DCC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ПП МО</w:t>
                              </w:r>
                            </w:p>
                            <w:p w14:paraId="129EE837" w14:textId="77777777" w:rsidR="0016743A" w:rsidRPr="00EB45AA" w:rsidRDefault="0016743A" w:rsidP="00BE3DCC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E493C03" id="_x0000_s1107" style="position:absolute;left:0;text-align:left;margin-left:53.45pt;margin-top:19.85pt;width:521.35pt;height:800.1pt;z-index:251661312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">
                <v:rect id="Rectangle 2" o:spid="_x0000_s1108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" filled="f" strokeweight="2pt"/>
                <v:line id="Line 3" o:spid="_x0000_s1109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" strokeweight="2pt"/>
                <v:line id="Line 4" o:spid="_x0000_s1110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" strokeweight="2pt"/>
                <v:line id="Line 5" o:spid="_x0000_s1111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" strokeweight="2pt"/>
                <v:line id="Line 6" o:spid="_x0000_s1112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" strokeweight="2pt"/>
                <v:line id="Line 7" o:spid="_x0000_s1113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" strokeweight="2pt"/>
                <v:line id="Line 8" o:spid="_x0000_s1114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" strokeweight="2pt"/>
                <v:line id="Line 9" o:spid="_x0000_s1115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" strokeweight="2pt"/>
                <v:line id="Line 10" o:spid="_x0000_s1116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" strokeweight="1pt"/>
                <v:line id="Line 11" o:spid="_x0000_s1117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" strokeweight="2pt"/>
                <v:line id="Line 12" o:spid="_x0000_s1118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" strokeweight="1pt"/>
                <v:rect id="Rectangle 13" o:spid="_x0000_s1119" style="position:absolute;left:54;top:19535;width:1000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" filled="f" stroked="f" strokeweight=".25pt">
                  <v:textbox inset="1pt,1pt,1pt,1pt">
                    <w:txbxContent>
                      <w:p w14:paraId="0480AA27" w14:textId="77777777" w:rsidR="0016743A" w:rsidRPr="00542326" w:rsidRDefault="0016743A" w:rsidP="00BE3DCC">
                        <w:pPr>
                          <w:pStyle w:val="a8"/>
                          <w:rPr>
                            <w:rFonts w:ascii="GOST type B" w:hAnsi="GOST type B"/>
                            <w:sz w:val="22"/>
                            <w:szCs w:val="22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Изм</w:t>
                        </w:r>
                        <w:proofErr w:type="spellEnd"/>
                        <w:r w:rsidRPr="00542326">
                          <w:rPr>
                            <w:rFonts w:ascii="GOST type B" w:hAnsi="GOST type B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ect>
                <v:rect id="Rectangle 14" o:spid="_x0000_s1120" style="position:absolute;left:817;top:19625;width:1686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" filled="f" stroked="f" strokeweight=".25pt">
                  <v:textbox inset="1pt,1pt,1pt,1pt">
                    <w:txbxContent>
                      <w:p w14:paraId="570C428E" w14:textId="77777777" w:rsidR="0016743A" w:rsidRPr="00EB45AA" w:rsidRDefault="0016743A" w:rsidP="00BE3DCC">
                        <w:pPr>
                          <w:pStyle w:val="a8"/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Кол.</w:t>
                        </w:r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уч</w:t>
                        </w:r>
                        <w:proofErr w:type="spellEnd"/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Rectangle 15" o:spid="_x0000_s1121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" filled="f" stroked="f" strokeweight=".25pt">
                  <v:textbox inset="1pt,1pt,1pt,1pt">
                    <w:txbxContent>
                      <w:p w14:paraId="0C6217C2" w14:textId="77777777" w:rsidR="0016743A" w:rsidRPr="00EB45AA" w:rsidRDefault="0016743A" w:rsidP="00BE3DCC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</w:t>
                        </w:r>
                      </w:p>
                    </w:txbxContent>
                  </v:textbox>
                </v:rect>
                <v:rect id="Rectangle 16" o:spid="_x0000_s1122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" filled="f" stroked="f" strokeweight=".25pt">
                  <v:textbox inset="1pt,1pt,1pt,1pt">
                    <w:txbxContent>
                      <w:p w14:paraId="2A361C9C" w14:textId="77777777" w:rsidR="0016743A" w:rsidRPr="00EB45AA" w:rsidRDefault="0016743A" w:rsidP="00BE3DCC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№док</w:t>
                        </w:r>
                      </w:p>
                    </w:txbxContent>
                  </v:textbox>
                </v:rect>
                <v:rect id="Rectangle 17" o:spid="_x0000_s1123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" filled="f" stroked="f" strokeweight=".25pt">
                  <v:textbox inset="1pt,1pt,1pt,1pt">
                    <w:txbxContent>
                      <w:p w14:paraId="78F449CF" w14:textId="77777777" w:rsidR="0016743A" w:rsidRPr="00EB45AA" w:rsidRDefault="0016743A" w:rsidP="00BE3DCC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8" o:spid="_x0000_s1124" style="position:absolute;left:18905;top:18912;width:1001;height:5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" filled="f" stroked="f" strokeweight=".25pt">
                  <v:textbox inset="1pt,1pt,1pt,1pt">
                    <w:txbxContent>
                      <w:p w14:paraId="4EC092CB" w14:textId="77777777" w:rsidR="0016743A" w:rsidRPr="00EB45AA" w:rsidRDefault="0016743A" w:rsidP="00BE3DCC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т</w:t>
                        </w:r>
                      </w:p>
                    </w:txbxContent>
                  </v:textbox>
                </v:rect>
                <v:rect id="Rectangle 19" o:spid="_x0000_s1125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" filled="f" stroked="f" strokeweight=".25pt">
                  <v:textbox inset="1pt,1pt,1pt,1pt">
                    <w:txbxContent>
                      <w:p w14:paraId="4CCC54AE" w14:textId="08FB7B49" w:rsidR="0016743A" w:rsidRPr="00542326" w:rsidRDefault="00CE58DE" w:rsidP="00BE3DCC">
                        <w:pPr>
                          <w:jc w:val="center"/>
                          <w:rPr>
                            <w:rFonts w:ascii="GOST type B" w:hAnsi="GOST type B"/>
                            <w:i/>
                            <w:szCs w:val="28"/>
                            <w:lang w:val="uk-UA"/>
                          </w:rPr>
                        </w:pPr>
                        <w:r>
                          <w:rPr>
                            <w:rFonts w:ascii="GOST type B" w:hAnsi="GOST type B"/>
                            <w:i/>
                            <w:szCs w:val="28"/>
                            <w:lang w:val="uk-UA"/>
                          </w:rPr>
                          <w:t>4</w:t>
                        </w:r>
                      </w:p>
                    </w:txbxContent>
                  </v:textbox>
                </v:rect>
                <v:rect id="Rectangle 20" o:spid="_x0000_s1126" style="position:absolute;left:7745;top:19221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" filled="f" stroked="f" strokeweight=".25pt">
                  <v:textbox inset="1pt,1pt,1pt,1pt">
                    <w:txbxContent>
                      <w:p w14:paraId="55D9765E" w14:textId="77777777" w:rsidR="0016743A" w:rsidRPr="00FE178E" w:rsidRDefault="0016743A" w:rsidP="00BE3DCC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ПП МО</w:t>
                        </w:r>
                      </w:p>
                      <w:p w14:paraId="129EE837" w14:textId="77777777" w:rsidR="0016743A" w:rsidRPr="00EB45AA" w:rsidRDefault="0016743A" w:rsidP="00BE3DCC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Т</w:t>
                        </w: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</w:p>
    <w:p w14:paraId="5052B09D" w14:textId="043B9524" w:rsidR="0081280C" w:rsidRPr="00FA0185" w:rsidRDefault="0081280C" w:rsidP="00BE247F">
      <w:pPr>
        <w:autoSpaceDE w:val="0"/>
        <w:autoSpaceDN w:val="0"/>
        <w:adjustRightInd w:val="0"/>
        <w:spacing w:line="288" w:lineRule="auto"/>
        <w:ind w:left="709" w:right="567"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FA0185">
        <w:rPr>
          <w:rFonts w:ascii="Times New Roman" w:hAnsi="Times New Roman"/>
          <w:b/>
          <w:bCs/>
          <w:sz w:val="28"/>
          <w:szCs w:val="28"/>
        </w:rPr>
        <w:lastRenderedPageBreak/>
        <w:t>Положения</w:t>
      </w:r>
      <w:r w:rsidR="00CE58DE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70528" behindDoc="0" locked="1" layoutInCell="1" allowOverlap="1" wp14:anchorId="7CD549CF" wp14:editId="5CE5F6CE">
                <wp:simplePos x="0" y="0"/>
                <wp:positionH relativeFrom="margin">
                  <wp:align>left</wp:align>
                </wp:positionH>
                <wp:positionV relativeFrom="margin">
                  <wp:posOffset>-251460</wp:posOffset>
                </wp:positionV>
                <wp:extent cx="6509385" cy="10018395"/>
                <wp:effectExtent l="0" t="0" r="24765" b="40005"/>
                <wp:wrapNone/>
                <wp:docPr id="1310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09385" cy="10018395"/>
                          <a:chOff x="0" y="0"/>
                          <a:chExt cx="20000" cy="20000"/>
                        </a:xfrm>
                      </wpg:grpSpPr>
                      <wps:wsp>
                        <wps:cNvPr id="1311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2" name="Line 3"/>
                        <wps:cNvCnPr/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313" name="Line 4"/>
                        <wps:cNvCnPr/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314" name="Line 5"/>
                        <wps:cNvCnPr/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315" name="Line 6"/>
                        <wps:cNvCnPr/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316" name="Line 7"/>
                        <wps:cNvCnPr/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317" name="Line 8"/>
                        <wps:cNvCnPr/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318" name="Line 9"/>
                        <wps:cNvCnPr/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319" name="Line 10"/>
                        <wps:cNvCnPr/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320" name="Line 11"/>
                        <wps:cNvCnPr/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321" name="Line 12"/>
                        <wps:cNvCnPr/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322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4" y="19535"/>
                            <a:ext cx="1000" cy="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2B557B8" w14:textId="77777777" w:rsidR="00CE58DE" w:rsidRPr="00542326" w:rsidRDefault="00CE58DE" w:rsidP="00CE58DE">
                              <w:pPr>
                                <w:pStyle w:val="a8"/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Изм</w:t>
                              </w:r>
                              <w:proofErr w:type="spellEnd"/>
                              <w:r w:rsidRPr="00542326"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323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817" y="19625"/>
                            <a:ext cx="1686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1F2EA29" w14:textId="77777777" w:rsidR="00CE58DE" w:rsidRPr="00EB45AA" w:rsidRDefault="00CE58DE" w:rsidP="00CE58DE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Кол.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уч</w:t>
                              </w:r>
                              <w:proofErr w:type="spellEnd"/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324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F0E0934" w14:textId="77777777" w:rsidR="00CE58DE" w:rsidRPr="00EB45AA" w:rsidRDefault="00CE58DE" w:rsidP="00CE58DE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325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883CF5B" w14:textId="77777777" w:rsidR="00CE58DE" w:rsidRPr="00EB45AA" w:rsidRDefault="00CE58DE" w:rsidP="00CE58DE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№док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326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3B6AA20" w14:textId="77777777" w:rsidR="00CE58DE" w:rsidRPr="00EB45AA" w:rsidRDefault="00CE58DE" w:rsidP="00CE58DE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327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8905" y="18912"/>
                            <a:ext cx="1001" cy="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1A9862F" w14:textId="77777777" w:rsidR="00CE58DE" w:rsidRPr="00EB45AA" w:rsidRDefault="00CE58DE" w:rsidP="00CE58DE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32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F8D9CE2" w14:textId="3D4785B0" w:rsidR="00CE58DE" w:rsidRPr="00542326" w:rsidRDefault="00CE58DE" w:rsidP="00CE58DE">
                              <w:pPr>
                                <w:jc w:val="center"/>
                                <w:rPr>
                                  <w:rFonts w:ascii="GOST type B" w:hAnsi="GOST type B"/>
                                  <w:i/>
                                  <w:szCs w:val="28"/>
                                  <w:lang w:val="uk-UA"/>
                                </w:rPr>
                              </w:pPr>
                              <w:r>
                                <w:rPr>
                                  <w:rFonts w:ascii="GOST type B" w:hAnsi="GOST type B"/>
                                  <w:i/>
                                  <w:szCs w:val="28"/>
                                  <w:lang w:val="uk-UA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329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6C83B7B" w14:textId="77777777" w:rsidR="00CE58DE" w:rsidRPr="00FE178E" w:rsidRDefault="00CE58DE" w:rsidP="00CE58DE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ППТ ОЧ</w:t>
                              </w:r>
                            </w:p>
                            <w:p w14:paraId="0A9EAC10" w14:textId="77777777" w:rsidR="00CE58DE" w:rsidRPr="00EB45AA" w:rsidRDefault="00CE58DE" w:rsidP="00CE58DE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CD549CF" id="_x0000_s1127" style="position:absolute;left:0;text-align:left;margin-left:0;margin-top:-19.8pt;width:512.55pt;height:788.85pt;z-index:251670528;mso-position-horizontal:left;mso-position-horizontal-relative:margin;mso-position-vertical-relative:margin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">
                <v:rect id="Rectangle 2" o:spid="_x0000_s1128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" filled="f" strokeweight="2pt"/>
                <v:line id="Line 3" o:spid="_x0000_s1129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" strokeweight="2pt"/>
                <v:line id="Line 4" o:spid="_x0000_s1130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" strokeweight="2pt"/>
                <v:line id="Line 5" o:spid="_x0000_s1131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" strokeweight="2pt"/>
                <v:line id="Line 6" o:spid="_x0000_s1132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" strokeweight="2pt"/>
                <v:line id="Line 7" o:spid="_x0000_s1133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" strokeweight="2pt"/>
                <v:line id="Line 8" o:spid="_x0000_s1134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" strokeweight="2pt"/>
                <v:line id="Line 9" o:spid="_x0000_s1135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" strokeweight="2pt"/>
                <v:line id="Line 10" o:spid="_x0000_s1136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" strokeweight="1pt"/>
                <v:line id="Line 11" o:spid="_x0000_s1137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" strokeweight="2pt"/>
                <v:line id="Line 12" o:spid="_x0000_s1138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" strokeweight="1pt"/>
                <v:rect id="Rectangle 13" o:spid="_x0000_s1139" style="position:absolute;left:54;top:19535;width:1000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" filled="f" stroked="f" strokeweight=".25pt">
                  <v:textbox inset="1pt,1pt,1pt,1pt">
                    <w:txbxContent>
                      <w:p w14:paraId="32B557B8" w14:textId="77777777" w:rsidR="00CE58DE" w:rsidRPr="00542326" w:rsidRDefault="00CE58DE" w:rsidP="00CE58DE">
                        <w:pPr>
                          <w:pStyle w:val="a8"/>
                          <w:rPr>
                            <w:rFonts w:ascii="GOST type B" w:hAnsi="GOST type B"/>
                            <w:sz w:val="22"/>
                            <w:szCs w:val="22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Изм</w:t>
                        </w:r>
                        <w:proofErr w:type="spellEnd"/>
                        <w:r w:rsidRPr="00542326">
                          <w:rPr>
                            <w:rFonts w:ascii="GOST type B" w:hAnsi="GOST type B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ect>
                <v:rect id="Rectangle 14" o:spid="_x0000_s1140" style="position:absolute;left:817;top:19625;width:1686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" filled="f" stroked="f" strokeweight=".25pt">
                  <v:textbox inset="1pt,1pt,1pt,1pt">
                    <w:txbxContent>
                      <w:p w14:paraId="71F2EA29" w14:textId="77777777" w:rsidR="00CE58DE" w:rsidRPr="00EB45AA" w:rsidRDefault="00CE58DE" w:rsidP="00CE58DE">
                        <w:pPr>
                          <w:pStyle w:val="a8"/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Кол.</w:t>
                        </w:r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уч</w:t>
                        </w:r>
                        <w:proofErr w:type="spellEnd"/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Rectangle 15" o:spid="_x0000_s1141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" filled="f" stroked="f" strokeweight=".25pt">
                  <v:textbox inset="1pt,1pt,1pt,1pt">
                    <w:txbxContent>
                      <w:p w14:paraId="0F0E0934" w14:textId="77777777" w:rsidR="00CE58DE" w:rsidRPr="00EB45AA" w:rsidRDefault="00CE58DE" w:rsidP="00CE58DE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</w:t>
                        </w:r>
                      </w:p>
                    </w:txbxContent>
                  </v:textbox>
                </v:rect>
                <v:rect id="Rectangle 16" o:spid="_x0000_s1142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" filled="f" stroked="f" strokeweight=".25pt">
                  <v:textbox inset="1pt,1pt,1pt,1pt">
                    <w:txbxContent>
                      <w:p w14:paraId="2883CF5B" w14:textId="77777777" w:rsidR="00CE58DE" w:rsidRPr="00EB45AA" w:rsidRDefault="00CE58DE" w:rsidP="00CE58DE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№док</w:t>
                        </w:r>
                      </w:p>
                    </w:txbxContent>
                  </v:textbox>
                </v:rect>
                <v:rect id="Rectangle 17" o:spid="_x0000_s1143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" filled="f" stroked="f" strokeweight=".25pt">
                  <v:textbox inset="1pt,1pt,1pt,1pt">
                    <w:txbxContent>
                      <w:p w14:paraId="63B6AA20" w14:textId="77777777" w:rsidR="00CE58DE" w:rsidRPr="00EB45AA" w:rsidRDefault="00CE58DE" w:rsidP="00CE58DE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8" o:spid="_x0000_s1144" style="position:absolute;left:18905;top:18912;width:1001;height:5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" filled="f" stroked="f" strokeweight=".25pt">
                  <v:textbox inset="1pt,1pt,1pt,1pt">
                    <w:txbxContent>
                      <w:p w14:paraId="71A9862F" w14:textId="77777777" w:rsidR="00CE58DE" w:rsidRPr="00EB45AA" w:rsidRDefault="00CE58DE" w:rsidP="00CE58DE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т</w:t>
                        </w:r>
                      </w:p>
                    </w:txbxContent>
                  </v:textbox>
                </v:rect>
                <v:rect id="Rectangle 19" o:spid="_x0000_s1145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" filled="f" stroked="f" strokeweight=".25pt">
                  <v:textbox inset="1pt,1pt,1pt,1pt">
                    <w:txbxContent>
                      <w:p w14:paraId="0F8D9CE2" w14:textId="3D4785B0" w:rsidR="00CE58DE" w:rsidRPr="00542326" w:rsidRDefault="00CE58DE" w:rsidP="00CE58DE">
                        <w:pPr>
                          <w:jc w:val="center"/>
                          <w:rPr>
                            <w:rFonts w:ascii="GOST type B" w:hAnsi="GOST type B"/>
                            <w:i/>
                            <w:szCs w:val="28"/>
                            <w:lang w:val="uk-UA"/>
                          </w:rPr>
                        </w:pPr>
                        <w:r>
                          <w:rPr>
                            <w:rFonts w:ascii="GOST type B" w:hAnsi="GOST type B"/>
                            <w:i/>
                            <w:szCs w:val="28"/>
                            <w:lang w:val="uk-UA"/>
                          </w:rPr>
                          <w:t>5</w:t>
                        </w:r>
                      </w:p>
                    </w:txbxContent>
                  </v:textbox>
                </v:rect>
                <v:rect id="Rectangle 20" o:spid="_x0000_s1146" style="position:absolute;left:7745;top:19221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" filled="f" stroked="f" strokeweight=".25pt">
                  <v:textbox inset="1pt,1pt,1pt,1pt">
                    <w:txbxContent>
                      <w:p w14:paraId="46C83B7B" w14:textId="77777777" w:rsidR="00CE58DE" w:rsidRPr="00FE178E" w:rsidRDefault="00CE58DE" w:rsidP="00CE58DE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ППТ ОЧ</w:t>
                        </w:r>
                      </w:p>
                      <w:p w14:paraId="0A9EAC10" w14:textId="77777777" w:rsidR="00CE58DE" w:rsidRPr="00EB45AA" w:rsidRDefault="00CE58DE" w:rsidP="00CE58DE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w10:wrap anchorx="margin" anchory="margin"/>
                <w10:anchorlock/>
              </v:group>
            </w:pict>
          </mc:Fallback>
        </mc:AlternateContent>
      </w:r>
    </w:p>
    <w:p w14:paraId="49BDFBD7" w14:textId="3E39009C" w:rsidR="003B7773" w:rsidRDefault="00B01F8E" w:rsidP="00BE3DCC">
      <w:pPr>
        <w:tabs>
          <w:tab w:val="left" w:pos="709"/>
          <w:tab w:val="left" w:pos="9214"/>
          <w:tab w:val="left" w:pos="9923"/>
        </w:tabs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</w:t>
      </w:r>
      <w:r w:rsidRPr="00B01F8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роект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</w:t>
      </w:r>
      <w:r w:rsidRPr="00B01F8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планировки и проект </w:t>
      </w:r>
      <w:r w:rsidRPr="0080606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межевания </w:t>
      </w:r>
      <w:r w:rsidR="00806064" w:rsidRPr="00806064">
        <w:rPr>
          <w:rFonts w:ascii="Times New Roman" w:hAnsi="Times New Roman"/>
          <w:b/>
          <w:bCs/>
          <w:color w:val="000000"/>
          <w:sz w:val="28"/>
          <w:szCs w:val="28"/>
        </w:rPr>
        <w:t xml:space="preserve">части территории </w:t>
      </w:r>
      <w:r w:rsidR="000C67E1">
        <w:rPr>
          <w:rFonts w:ascii="Times New Roman" w:hAnsi="Times New Roman"/>
          <w:b/>
          <w:bCs/>
          <w:color w:val="000000"/>
          <w:sz w:val="28"/>
          <w:szCs w:val="28"/>
        </w:rPr>
        <w:br/>
      </w:r>
      <w:r w:rsidR="0032024B">
        <w:rPr>
          <w:rFonts w:ascii="Times New Roman" w:hAnsi="Times New Roman"/>
          <w:b/>
          <w:color w:val="000000"/>
          <w:sz w:val="28"/>
          <w:szCs w:val="28"/>
        </w:rPr>
        <w:t>в границах улиц Степная, Южная, Весовая</w:t>
      </w:r>
      <w:r w:rsidR="0016743A">
        <w:rPr>
          <w:rFonts w:ascii="Times New Roman" w:hAnsi="Times New Roman"/>
          <w:b/>
          <w:color w:val="000000"/>
          <w:sz w:val="28"/>
          <w:szCs w:val="28"/>
        </w:rPr>
        <w:t xml:space="preserve"> в х. Варламов </w:t>
      </w:r>
      <w:proofErr w:type="spellStart"/>
      <w:r w:rsidR="0016743A">
        <w:rPr>
          <w:rFonts w:ascii="Times New Roman" w:hAnsi="Times New Roman"/>
          <w:b/>
          <w:color w:val="000000"/>
          <w:sz w:val="28"/>
          <w:szCs w:val="28"/>
        </w:rPr>
        <w:t>Котлубанского</w:t>
      </w:r>
      <w:proofErr w:type="spellEnd"/>
      <w:r w:rsidR="0016743A">
        <w:rPr>
          <w:rFonts w:ascii="Times New Roman" w:hAnsi="Times New Roman"/>
          <w:b/>
          <w:color w:val="000000"/>
          <w:sz w:val="28"/>
          <w:szCs w:val="28"/>
        </w:rPr>
        <w:t xml:space="preserve"> сельского поселения</w:t>
      </w:r>
      <w:r w:rsidR="00806064" w:rsidRPr="00806064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806064" w:rsidRPr="00806064">
        <w:rPr>
          <w:rFonts w:ascii="Times New Roman" w:hAnsi="Times New Roman"/>
          <w:b/>
          <w:bCs/>
          <w:color w:val="000000"/>
          <w:sz w:val="28"/>
          <w:szCs w:val="28"/>
        </w:rPr>
        <w:t>Городищенского</w:t>
      </w:r>
      <w:proofErr w:type="spellEnd"/>
      <w:r w:rsidR="00806064" w:rsidRPr="00806064">
        <w:rPr>
          <w:rFonts w:ascii="Times New Roman" w:hAnsi="Times New Roman"/>
          <w:b/>
          <w:bCs/>
          <w:color w:val="000000"/>
          <w:sz w:val="28"/>
          <w:szCs w:val="28"/>
        </w:rPr>
        <w:t xml:space="preserve"> муниципального района Волгоградской области</w:t>
      </w:r>
    </w:p>
    <w:p w14:paraId="26D5F358" w14:textId="77777777" w:rsidR="00F45E74" w:rsidRPr="00561985" w:rsidRDefault="00F45E74" w:rsidP="00F45E74">
      <w:pPr>
        <w:tabs>
          <w:tab w:val="left" w:pos="709"/>
          <w:tab w:val="left" w:pos="9214"/>
          <w:tab w:val="left" w:pos="9923"/>
        </w:tabs>
        <w:autoSpaceDE w:val="0"/>
        <w:autoSpaceDN w:val="0"/>
        <w:adjustRightInd w:val="0"/>
        <w:spacing w:after="0" w:line="240" w:lineRule="auto"/>
        <w:ind w:left="142" w:firstLine="992"/>
        <w:jc w:val="center"/>
        <w:rPr>
          <w:rFonts w:ascii="Times New Roman" w:hAnsi="Times New Roman"/>
          <w:sz w:val="28"/>
          <w:szCs w:val="28"/>
        </w:rPr>
      </w:pPr>
    </w:p>
    <w:p w14:paraId="18734C30" w14:textId="67D391B7" w:rsidR="00C64A53" w:rsidRPr="00561985" w:rsidRDefault="00E04EB9" w:rsidP="00FF51F5">
      <w:pPr>
        <w:tabs>
          <w:tab w:val="left" w:pos="709"/>
          <w:tab w:val="left" w:pos="9214"/>
          <w:tab w:val="left" w:pos="9923"/>
        </w:tabs>
        <w:autoSpaceDE w:val="0"/>
        <w:autoSpaceDN w:val="0"/>
        <w:adjustRightInd w:val="0"/>
        <w:spacing w:after="0"/>
        <w:ind w:left="426" w:right="284" w:firstLine="567"/>
        <w:jc w:val="both"/>
        <w:rPr>
          <w:rFonts w:ascii="Times New Roman" w:hAnsi="Times New Roman"/>
          <w:sz w:val="28"/>
          <w:szCs w:val="28"/>
        </w:rPr>
      </w:pPr>
      <w:r w:rsidRPr="00561985">
        <w:rPr>
          <w:rFonts w:ascii="Times New Roman" w:hAnsi="Times New Roman"/>
          <w:sz w:val="28"/>
          <w:szCs w:val="28"/>
        </w:rPr>
        <w:t xml:space="preserve">Административным центром </w:t>
      </w:r>
      <w:proofErr w:type="spellStart"/>
      <w:r w:rsidRPr="00561985">
        <w:rPr>
          <w:rFonts w:ascii="Times New Roman" w:hAnsi="Times New Roman"/>
          <w:sz w:val="28"/>
          <w:szCs w:val="28"/>
        </w:rPr>
        <w:t>Городищенского</w:t>
      </w:r>
      <w:proofErr w:type="spellEnd"/>
      <w:r w:rsidRPr="00561985">
        <w:rPr>
          <w:rFonts w:ascii="Times New Roman" w:hAnsi="Times New Roman"/>
          <w:sz w:val="28"/>
          <w:szCs w:val="28"/>
        </w:rPr>
        <w:t xml:space="preserve"> муниципального района Волгоградской области является рабочий поселок Городище. Поселок основан в 1827 году, находится в 7,5 км от областного центра </w:t>
      </w:r>
      <w:r w:rsidR="001F21EA" w:rsidRPr="00561985">
        <w:rPr>
          <w:rFonts w:ascii="Times New Roman" w:hAnsi="Times New Roman"/>
          <w:sz w:val="28"/>
          <w:szCs w:val="28"/>
        </w:rPr>
        <w:t>–</w:t>
      </w:r>
      <w:r w:rsidRPr="00561985">
        <w:rPr>
          <w:rFonts w:ascii="Times New Roman" w:hAnsi="Times New Roman"/>
          <w:sz w:val="28"/>
          <w:szCs w:val="28"/>
        </w:rPr>
        <w:t xml:space="preserve"> г. Волгограда. Население - </w:t>
      </w:r>
      <w:r w:rsidR="00732DD3" w:rsidRPr="00561985">
        <w:rPr>
          <w:rFonts w:ascii="Times New Roman" w:hAnsi="Times New Roman"/>
          <w:sz w:val="28"/>
          <w:szCs w:val="28"/>
        </w:rPr>
        <w:t>22733</w:t>
      </w:r>
      <w:r w:rsidRPr="00561985">
        <w:rPr>
          <w:rFonts w:ascii="Times New Roman" w:hAnsi="Times New Roman"/>
          <w:sz w:val="28"/>
          <w:szCs w:val="28"/>
        </w:rPr>
        <w:t xml:space="preserve"> чел. </w:t>
      </w:r>
    </w:p>
    <w:p w14:paraId="6B15407B" w14:textId="13937BD7" w:rsidR="00E10C3B" w:rsidRPr="00561985" w:rsidRDefault="00E04EB9" w:rsidP="00FF51F5">
      <w:pPr>
        <w:tabs>
          <w:tab w:val="left" w:pos="709"/>
          <w:tab w:val="left" w:pos="9214"/>
          <w:tab w:val="left" w:pos="9923"/>
        </w:tabs>
        <w:autoSpaceDE w:val="0"/>
        <w:autoSpaceDN w:val="0"/>
        <w:adjustRightInd w:val="0"/>
        <w:spacing w:after="0"/>
        <w:ind w:left="426" w:right="284" w:firstLine="567"/>
        <w:jc w:val="both"/>
        <w:rPr>
          <w:rFonts w:ascii="Times New Roman" w:hAnsi="Times New Roman"/>
          <w:sz w:val="28"/>
          <w:szCs w:val="28"/>
        </w:rPr>
      </w:pPr>
      <w:r w:rsidRPr="00561985">
        <w:rPr>
          <w:rFonts w:ascii="Times New Roman" w:hAnsi="Times New Roman"/>
          <w:sz w:val="28"/>
          <w:szCs w:val="28"/>
        </w:rPr>
        <w:t>П</w:t>
      </w:r>
      <w:r w:rsidR="00806064" w:rsidRPr="00561985">
        <w:rPr>
          <w:rFonts w:ascii="Times New Roman" w:hAnsi="Times New Roman"/>
          <w:sz w:val="28"/>
          <w:szCs w:val="28"/>
        </w:rPr>
        <w:t>лощ</w:t>
      </w:r>
      <w:r w:rsidR="00390B4F" w:rsidRPr="00561985">
        <w:rPr>
          <w:rFonts w:ascii="Times New Roman" w:hAnsi="Times New Roman"/>
          <w:sz w:val="28"/>
          <w:szCs w:val="28"/>
        </w:rPr>
        <w:t>а</w:t>
      </w:r>
      <w:r w:rsidR="00806064" w:rsidRPr="00561985">
        <w:rPr>
          <w:rFonts w:ascii="Times New Roman" w:hAnsi="Times New Roman"/>
          <w:sz w:val="28"/>
          <w:szCs w:val="28"/>
        </w:rPr>
        <w:t>дь п</w:t>
      </w:r>
      <w:r w:rsidRPr="00561985">
        <w:rPr>
          <w:rFonts w:ascii="Times New Roman" w:hAnsi="Times New Roman"/>
          <w:sz w:val="28"/>
          <w:szCs w:val="28"/>
        </w:rPr>
        <w:t>ланируем</w:t>
      </w:r>
      <w:r w:rsidR="00806064" w:rsidRPr="00561985">
        <w:rPr>
          <w:rFonts w:ascii="Times New Roman" w:hAnsi="Times New Roman"/>
          <w:sz w:val="28"/>
          <w:szCs w:val="28"/>
        </w:rPr>
        <w:t>ой</w:t>
      </w:r>
      <w:r w:rsidRPr="00561985">
        <w:rPr>
          <w:rFonts w:ascii="Times New Roman" w:hAnsi="Times New Roman"/>
          <w:sz w:val="28"/>
          <w:szCs w:val="28"/>
        </w:rPr>
        <w:t xml:space="preserve"> территори</w:t>
      </w:r>
      <w:r w:rsidR="00806064" w:rsidRPr="00561985">
        <w:rPr>
          <w:rFonts w:ascii="Times New Roman" w:hAnsi="Times New Roman"/>
          <w:sz w:val="28"/>
          <w:szCs w:val="28"/>
        </w:rPr>
        <w:t xml:space="preserve">и составляет </w:t>
      </w:r>
      <w:r w:rsidR="0032024B">
        <w:rPr>
          <w:rFonts w:ascii="Times New Roman" w:hAnsi="Times New Roman"/>
          <w:sz w:val="28"/>
          <w:szCs w:val="28"/>
        </w:rPr>
        <w:t>12,258</w:t>
      </w:r>
      <w:r w:rsidR="00806064" w:rsidRPr="00561985">
        <w:rPr>
          <w:rFonts w:ascii="Times New Roman" w:hAnsi="Times New Roman"/>
          <w:sz w:val="28"/>
          <w:szCs w:val="28"/>
        </w:rPr>
        <w:t xml:space="preserve"> га, включает в </w:t>
      </w:r>
      <w:r w:rsidR="00390B4F" w:rsidRPr="00561985">
        <w:rPr>
          <w:rFonts w:ascii="Times New Roman" w:hAnsi="Times New Roman"/>
          <w:sz w:val="28"/>
          <w:szCs w:val="28"/>
        </w:rPr>
        <w:t xml:space="preserve">свой </w:t>
      </w:r>
      <w:r w:rsidR="00806064" w:rsidRPr="00561985">
        <w:rPr>
          <w:rFonts w:ascii="Times New Roman" w:hAnsi="Times New Roman"/>
          <w:sz w:val="28"/>
          <w:szCs w:val="28"/>
        </w:rPr>
        <w:t>состав территориальные зон</w:t>
      </w:r>
      <w:r w:rsidR="000C67E1" w:rsidRPr="00561985">
        <w:rPr>
          <w:rFonts w:ascii="Times New Roman" w:hAnsi="Times New Roman"/>
          <w:sz w:val="28"/>
          <w:szCs w:val="28"/>
        </w:rPr>
        <w:t>у</w:t>
      </w:r>
      <w:r w:rsidR="00806064" w:rsidRPr="00561985">
        <w:rPr>
          <w:rFonts w:ascii="Times New Roman" w:hAnsi="Times New Roman"/>
          <w:sz w:val="28"/>
          <w:szCs w:val="28"/>
        </w:rPr>
        <w:t xml:space="preserve"> </w:t>
      </w:r>
      <w:r w:rsidR="00390B4F" w:rsidRPr="00561985">
        <w:rPr>
          <w:rFonts w:ascii="Times New Roman" w:hAnsi="Times New Roman"/>
          <w:sz w:val="28"/>
          <w:szCs w:val="28"/>
        </w:rPr>
        <w:t xml:space="preserve">застройки </w:t>
      </w:r>
      <w:r w:rsidR="000C67E1" w:rsidRPr="00561985">
        <w:rPr>
          <w:rFonts w:ascii="Times New Roman" w:hAnsi="Times New Roman"/>
          <w:sz w:val="28"/>
          <w:szCs w:val="28"/>
        </w:rPr>
        <w:t xml:space="preserve">объектами </w:t>
      </w:r>
      <w:r w:rsidR="0032024B">
        <w:rPr>
          <w:rFonts w:ascii="Times New Roman" w:hAnsi="Times New Roman"/>
          <w:sz w:val="28"/>
          <w:szCs w:val="28"/>
        </w:rPr>
        <w:t>индивидуальной жилой застройки</w:t>
      </w:r>
      <w:r w:rsidR="00390B4F" w:rsidRPr="00561985">
        <w:rPr>
          <w:rFonts w:ascii="Times New Roman" w:hAnsi="Times New Roman"/>
          <w:sz w:val="28"/>
          <w:szCs w:val="28"/>
        </w:rPr>
        <w:t xml:space="preserve">, производственную зону </w:t>
      </w:r>
      <w:r w:rsidR="00B30301" w:rsidRPr="00561985">
        <w:rPr>
          <w:rFonts w:ascii="Times New Roman" w:hAnsi="Times New Roman"/>
          <w:sz w:val="28"/>
          <w:szCs w:val="28"/>
        </w:rPr>
        <w:t xml:space="preserve">в соответствии с </w:t>
      </w:r>
      <w:r w:rsidR="00390B4F" w:rsidRPr="00561985">
        <w:rPr>
          <w:rFonts w:ascii="Times New Roman" w:hAnsi="Times New Roman"/>
          <w:sz w:val="28"/>
          <w:szCs w:val="28"/>
        </w:rPr>
        <w:t xml:space="preserve">правилами землепользования и застройки </w:t>
      </w:r>
      <w:proofErr w:type="spellStart"/>
      <w:r w:rsidR="0016743A">
        <w:rPr>
          <w:rFonts w:ascii="Times New Roman" w:hAnsi="Times New Roman"/>
          <w:sz w:val="28"/>
          <w:szCs w:val="28"/>
        </w:rPr>
        <w:t>Котлубан</w:t>
      </w:r>
      <w:r w:rsidR="000C67E1" w:rsidRPr="00561985">
        <w:rPr>
          <w:rFonts w:ascii="Times New Roman" w:hAnsi="Times New Roman"/>
          <w:sz w:val="28"/>
          <w:szCs w:val="28"/>
        </w:rPr>
        <w:t>ского</w:t>
      </w:r>
      <w:proofErr w:type="spellEnd"/>
      <w:r w:rsidR="00B30301" w:rsidRPr="00561985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390B4F" w:rsidRPr="00561985">
        <w:rPr>
          <w:rFonts w:ascii="Times New Roman" w:hAnsi="Times New Roman"/>
          <w:sz w:val="28"/>
          <w:szCs w:val="28"/>
        </w:rPr>
        <w:t>. И</w:t>
      </w:r>
      <w:r w:rsidRPr="00561985">
        <w:rPr>
          <w:rFonts w:ascii="Times New Roman" w:hAnsi="Times New Roman"/>
          <w:sz w:val="28"/>
          <w:szCs w:val="28"/>
        </w:rPr>
        <w:t>меет следующие территориальные ограничения: с</w:t>
      </w:r>
      <w:r w:rsidR="00B30301" w:rsidRPr="00561985">
        <w:rPr>
          <w:rFonts w:ascii="Times New Roman" w:hAnsi="Times New Roman"/>
          <w:sz w:val="28"/>
          <w:szCs w:val="28"/>
        </w:rPr>
        <w:t xml:space="preserve"> </w:t>
      </w:r>
      <w:r w:rsidR="00390B4F" w:rsidRPr="00561985">
        <w:rPr>
          <w:rFonts w:ascii="Times New Roman" w:hAnsi="Times New Roman"/>
          <w:sz w:val="28"/>
          <w:szCs w:val="28"/>
        </w:rPr>
        <w:t>запада и с</w:t>
      </w:r>
      <w:r w:rsidR="00561985" w:rsidRPr="00561985">
        <w:rPr>
          <w:rFonts w:ascii="Times New Roman" w:hAnsi="Times New Roman"/>
          <w:sz w:val="28"/>
          <w:szCs w:val="28"/>
        </w:rPr>
        <w:t xml:space="preserve"> </w:t>
      </w:r>
      <w:r w:rsidR="0016743A">
        <w:rPr>
          <w:rFonts w:ascii="Times New Roman" w:hAnsi="Times New Roman"/>
          <w:sz w:val="28"/>
          <w:szCs w:val="28"/>
        </w:rPr>
        <w:t>севера</w:t>
      </w:r>
      <w:r w:rsidR="00390B4F" w:rsidRPr="00561985">
        <w:rPr>
          <w:rFonts w:ascii="Times New Roman" w:hAnsi="Times New Roman"/>
          <w:sz w:val="28"/>
          <w:szCs w:val="28"/>
        </w:rPr>
        <w:t xml:space="preserve"> </w:t>
      </w:r>
      <w:r w:rsidRPr="00561985">
        <w:rPr>
          <w:rFonts w:ascii="Times New Roman" w:hAnsi="Times New Roman"/>
          <w:sz w:val="28"/>
          <w:szCs w:val="28"/>
        </w:rPr>
        <w:t>—</w:t>
      </w:r>
      <w:r w:rsidR="00C64A53" w:rsidRPr="00561985">
        <w:rPr>
          <w:rFonts w:ascii="Times New Roman" w:hAnsi="Times New Roman"/>
          <w:sz w:val="28"/>
          <w:szCs w:val="28"/>
        </w:rPr>
        <w:t xml:space="preserve"> </w:t>
      </w:r>
      <w:r w:rsidR="00B30301" w:rsidRPr="00561985">
        <w:rPr>
          <w:rFonts w:ascii="Times New Roman" w:hAnsi="Times New Roman"/>
          <w:sz w:val="28"/>
          <w:szCs w:val="28"/>
        </w:rPr>
        <w:t>террит</w:t>
      </w:r>
      <w:r w:rsidR="00561985" w:rsidRPr="00561985">
        <w:rPr>
          <w:rFonts w:ascii="Times New Roman" w:hAnsi="Times New Roman"/>
          <w:sz w:val="28"/>
          <w:szCs w:val="28"/>
        </w:rPr>
        <w:t>о</w:t>
      </w:r>
      <w:r w:rsidR="00B30301" w:rsidRPr="00561985">
        <w:rPr>
          <w:rFonts w:ascii="Times New Roman" w:hAnsi="Times New Roman"/>
          <w:sz w:val="28"/>
          <w:szCs w:val="28"/>
        </w:rPr>
        <w:t xml:space="preserve">рия </w:t>
      </w:r>
      <w:r w:rsidR="0016743A">
        <w:rPr>
          <w:rFonts w:ascii="Times New Roman" w:hAnsi="Times New Roman"/>
          <w:sz w:val="28"/>
          <w:szCs w:val="28"/>
        </w:rPr>
        <w:t>индивидуальной жилой застройки</w:t>
      </w:r>
      <w:r w:rsidR="008D1543" w:rsidRPr="00561985">
        <w:rPr>
          <w:rFonts w:ascii="Times New Roman" w:hAnsi="Times New Roman"/>
          <w:sz w:val="28"/>
          <w:szCs w:val="28"/>
        </w:rPr>
        <w:t xml:space="preserve">, </w:t>
      </w:r>
      <w:r w:rsidR="00E10C3B" w:rsidRPr="00561985">
        <w:rPr>
          <w:rFonts w:ascii="Times New Roman" w:hAnsi="Times New Roman"/>
          <w:sz w:val="28"/>
          <w:szCs w:val="28"/>
        </w:rPr>
        <w:t>с</w:t>
      </w:r>
      <w:r w:rsidR="00B30301" w:rsidRPr="00561985">
        <w:rPr>
          <w:rFonts w:ascii="Times New Roman" w:hAnsi="Times New Roman"/>
          <w:sz w:val="28"/>
          <w:szCs w:val="28"/>
        </w:rPr>
        <w:t xml:space="preserve"> </w:t>
      </w:r>
      <w:r w:rsidR="00390B4F" w:rsidRPr="00561985">
        <w:rPr>
          <w:rFonts w:ascii="Times New Roman" w:hAnsi="Times New Roman"/>
          <w:sz w:val="28"/>
          <w:szCs w:val="28"/>
        </w:rPr>
        <w:t>юга</w:t>
      </w:r>
      <w:r w:rsidRPr="00561985">
        <w:rPr>
          <w:rFonts w:ascii="Times New Roman" w:hAnsi="Times New Roman"/>
          <w:sz w:val="28"/>
          <w:szCs w:val="28"/>
        </w:rPr>
        <w:t xml:space="preserve"> — </w:t>
      </w:r>
      <w:r w:rsidR="0016743A">
        <w:rPr>
          <w:rFonts w:ascii="Times New Roman" w:hAnsi="Times New Roman"/>
          <w:sz w:val="28"/>
          <w:szCs w:val="28"/>
        </w:rPr>
        <w:t>граница населенного пункта</w:t>
      </w:r>
      <w:r w:rsidR="00561985" w:rsidRPr="00561985">
        <w:rPr>
          <w:rFonts w:ascii="Times New Roman" w:hAnsi="Times New Roman"/>
          <w:sz w:val="28"/>
          <w:szCs w:val="28"/>
        </w:rPr>
        <w:t xml:space="preserve">, с </w:t>
      </w:r>
      <w:r w:rsidR="0016743A">
        <w:rPr>
          <w:rFonts w:ascii="Times New Roman" w:hAnsi="Times New Roman"/>
          <w:sz w:val="28"/>
          <w:szCs w:val="28"/>
        </w:rPr>
        <w:t>востока</w:t>
      </w:r>
      <w:r w:rsidR="00561985" w:rsidRPr="00561985">
        <w:rPr>
          <w:rFonts w:ascii="Times New Roman" w:hAnsi="Times New Roman"/>
          <w:sz w:val="28"/>
          <w:szCs w:val="28"/>
        </w:rPr>
        <w:t xml:space="preserve"> </w:t>
      </w:r>
      <w:r w:rsidR="00536055">
        <w:rPr>
          <w:rFonts w:ascii="Times New Roman" w:hAnsi="Times New Roman"/>
          <w:sz w:val="28"/>
          <w:szCs w:val="28"/>
        </w:rPr>
        <w:t>- земли производственного назначения</w:t>
      </w:r>
      <w:r w:rsidRPr="00561985">
        <w:rPr>
          <w:rFonts w:ascii="Times New Roman" w:hAnsi="Times New Roman"/>
          <w:sz w:val="28"/>
          <w:szCs w:val="28"/>
        </w:rPr>
        <w:t>.</w:t>
      </w:r>
    </w:p>
    <w:p w14:paraId="1F0BE3C5" w14:textId="74D00E4E" w:rsidR="0081280C" w:rsidRPr="00561985" w:rsidRDefault="00E04EB9" w:rsidP="00FF51F5">
      <w:pPr>
        <w:tabs>
          <w:tab w:val="left" w:pos="709"/>
          <w:tab w:val="left" w:pos="9214"/>
          <w:tab w:val="left" w:pos="9923"/>
        </w:tabs>
        <w:autoSpaceDE w:val="0"/>
        <w:autoSpaceDN w:val="0"/>
        <w:adjustRightInd w:val="0"/>
        <w:spacing w:after="0"/>
        <w:ind w:left="426" w:right="284" w:firstLine="567"/>
        <w:jc w:val="both"/>
        <w:rPr>
          <w:rFonts w:ascii="Times New Roman" w:hAnsi="Times New Roman"/>
          <w:sz w:val="28"/>
          <w:szCs w:val="28"/>
        </w:rPr>
      </w:pPr>
      <w:r w:rsidRPr="00561985">
        <w:rPr>
          <w:rFonts w:ascii="Times New Roman" w:hAnsi="Times New Roman"/>
          <w:sz w:val="28"/>
          <w:szCs w:val="28"/>
        </w:rPr>
        <w:t xml:space="preserve">На планируемой территории находятся существующие сохраняемые сооружения и инженерные </w:t>
      </w:r>
      <w:r w:rsidR="00536055">
        <w:rPr>
          <w:rFonts w:ascii="Times New Roman" w:hAnsi="Times New Roman"/>
          <w:sz w:val="28"/>
          <w:szCs w:val="28"/>
        </w:rPr>
        <w:t>сети</w:t>
      </w:r>
      <w:r w:rsidR="00E10C3B" w:rsidRPr="00561985">
        <w:rPr>
          <w:rFonts w:ascii="Times New Roman" w:hAnsi="Times New Roman"/>
          <w:sz w:val="28"/>
          <w:szCs w:val="28"/>
        </w:rPr>
        <w:t xml:space="preserve"> </w:t>
      </w:r>
      <w:r w:rsidR="00390B4F" w:rsidRPr="00561985">
        <w:rPr>
          <w:rFonts w:ascii="Times New Roman" w:hAnsi="Times New Roman"/>
          <w:sz w:val="28"/>
          <w:szCs w:val="28"/>
        </w:rPr>
        <w:t>электроснабжения</w:t>
      </w:r>
      <w:r w:rsidRPr="00561985">
        <w:rPr>
          <w:rFonts w:ascii="Times New Roman" w:hAnsi="Times New Roman"/>
          <w:sz w:val="28"/>
          <w:szCs w:val="28"/>
        </w:rPr>
        <w:t xml:space="preserve">. </w:t>
      </w:r>
    </w:p>
    <w:p w14:paraId="262DC0C1" w14:textId="5D37891F" w:rsidR="0081280C" w:rsidRDefault="00E04EB9" w:rsidP="00FF51F5">
      <w:pPr>
        <w:tabs>
          <w:tab w:val="left" w:pos="709"/>
          <w:tab w:val="left" w:pos="9214"/>
          <w:tab w:val="left" w:pos="9923"/>
        </w:tabs>
        <w:autoSpaceDE w:val="0"/>
        <w:autoSpaceDN w:val="0"/>
        <w:adjustRightInd w:val="0"/>
        <w:spacing w:after="0"/>
        <w:ind w:left="426" w:right="284" w:firstLine="567"/>
        <w:jc w:val="both"/>
        <w:rPr>
          <w:rFonts w:ascii="Times New Roman" w:hAnsi="Times New Roman"/>
          <w:sz w:val="28"/>
          <w:szCs w:val="28"/>
        </w:rPr>
      </w:pPr>
      <w:r w:rsidRPr="00E04EB9">
        <w:rPr>
          <w:rFonts w:ascii="Times New Roman" w:hAnsi="Times New Roman"/>
          <w:sz w:val="28"/>
          <w:szCs w:val="28"/>
        </w:rPr>
        <w:t xml:space="preserve">Отметки высот поверхности территории планировки колеблются </w:t>
      </w:r>
      <w:r w:rsidRPr="00BB62C5">
        <w:rPr>
          <w:rFonts w:ascii="Times New Roman" w:hAnsi="Times New Roman"/>
          <w:sz w:val="28"/>
          <w:szCs w:val="28"/>
        </w:rPr>
        <w:t xml:space="preserve">от </w:t>
      </w:r>
      <w:bookmarkStart w:id="2" w:name="_Hlk142615160"/>
      <w:r w:rsidR="0032024B">
        <w:rPr>
          <w:rFonts w:ascii="Times New Roman" w:hAnsi="Times New Roman"/>
          <w:sz w:val="28"/>
          <w:szCs w:val="28"/>
        </w:rPr>
        <w:t>80,00</w:t>
      </w:r>
      <w:r w:rsidR="00B30301" w:rsidRPr="00BB62C5">
        <w:rPr>
          <w:rFonts w:ascii="Times New Roman" w:hAnsi="Times New Roman"/>
          <w:sz w:val="28"/>
          <w:szCs w:val="28"/>
        </w:rPr>
        <w:t xml:space="preserve"> </w:t>
      </w:r>
      <w:r w:rsidRPr="00BB62C5">
        <w:rPr>
          <w:rFonts w:ascii="Times New Roman" w:hAnsi="Times New Roman"/>
          <w:sz w:val="28"/>
          <w:szCs w:val="28"/>
        </w:rPr>
        <w:t xml:space="preserve">м до </w:t>
      </w:r>
      <w:bookmarkEnd w:id="2"/>
      <w:r w:rsidR="00536055">
        <w:rPr>
          <w:rFonts w:ascii="Times New Roman" w:hAnsi="Times New Roman"/>
          <w:sz w:val="28"/>
          <w:szCs w:val="28"/>
        </w:rPr>
        <w:t>83,</w:t>
      </w:r>
      <w:r w:rsidR="0032024B">
        <w:rPr>
          <w:rFonts w:ascii="Times New Roman" w:hAnsi="Times New Roman"/>
          <w:sz w:val="28"/>
          <w:szCs w:val="28"/>
        </w:rPr>
        <w:t>70</w:t>
      </w:r>
      <w:r w:rsidR="00B30301" w:rsidRPr="00BB62C5">
        <w:rPr>
          <w:rFonts w:ascii="Times New Roman" w:hAnsi="Times New Roman"/>
          <w:sz w:val="28"/>
          <w:szCs w:val="28"/>
        </w:rPr>
        <w:t xml:space="preserve"> </w:t>
      </w:r>
      <w:r w:rsidRPr="00BB62C5">
        <w:rPr>
          <w:rFonts w:ascii="Times New Roman" w:hAnsi="Times New Roman"/>
          <w:sz w:val="28"/>
          <w:szCs w:val="28"/>
        </w:rPr>
        <w:t>м</w:t>
      </w:r>
      <w:r w:rsidRPr="00E04EB9">
        <w:rPr>
          <w:rFonts w:ascii="Times New Roman" w:hAnsi="Times New Roman"/>
          <w:sz w:val="28"/>
          <w:szCs w:val="28"/>
        </w:rPr>
        <w:t xml:space="preserve"> в </w:t>
      </w:r>
      <w:r w:rsidR="0081280C">
        <w:rPr>
          <w:rFonts w:ascii="Times New Roman" w:hAnsi="Times New Roman"/>
          <w:sz w:val="28"/>
          <w:szCs w:val="28"/>
        </w:rPr>
        <w:t>Балтийской системе высот 1977г.</w:t>
      </w:r>
    </w:p>
    <w:p w14:paraId="7B1067AC" w14:textId="41DF154C" w:rsidR="000C67E1" w:rsidRDefault="00E04EB9" w:rsidP="00FF51F5">
      <w:pPr>
        <w:tabs>
          <w:tab w:val="left" w:pos="709"/>
          <w:tab w:val="left" w:pos="9214"/>
          <w:tab w:val="left" w:pos="9923"/>
        </w:tabs>
        <w:autoSpaceDE w:val="0"/>
        <w:autoSpaceDN w:val="0"/>
        <w:adjustRightInd w:val="0"/>
        <w:spacing w:after="0"/>
        <w:ind w:left="426" w:right="284" w:firstLine="567"/>
        <w:jc w:val="both"/>
        <w:rPr>
          <w:rFonts w:ascii="Times New Roman" w:hAnsi="Times New Roman"/>
          <w:sz w:val="28"/>
          <w:szCs w:val="28"/>
        </w:rPr>
      </w:pPr>
      <w:r w:rsidRPr="00E04EB9">
        <w:rPr>
          <w:rFonts w:ascii="Times New Roman" w:hAnsi="Times New Roman"/>
          <w:sz w:val="28"/>
          <w:szCs w:val="28"/>
        </w:rPr>
        <w:t xml:space="preserve">Уровень благоустройства планируемой территории </w:t>
      </w:r>
      <w:r w:rsidR="00390B4F">
        <w:rPr>
          <w:rFonts w:ascii="Times New Roman" w:hAnsi="Times New Roman"/>
          <w:sz w:val="28"/>
          <w:szCs w:val="28"/>
        </w:rPr>
        <w:t>не</w:t>
      </w:r>
      <w:r w:rsidR="00C64A53">
        <w:rPr>
          <w:rFonts w:ascii="Times New Roman" w:hAnsi="Times New Roman"/>
          <w:sz w:val="28"/>
          <w:szCs w:val="28"/>
        </w:rPr>
        <w:t>высокий</w:t>
      </w:r>
      <w:r w:rsidRPr="00E04EB9">
        <w:rPr>
          <w:rFonts w:ascii="Times New Roman" w:hAnsi="Times New Roman"/>
          <w:sz w:val="28"/>
          <w:szCs w:val="28"/>
        </w:rPr>
        <w:t>.</w:t>
      </w:r>
    </w:p>
    <w:p w14:paraId="2640D5C2" w14:textId="77777777" w:rsidR="000C67E1" w:rsidRDefault="000C67E1" w:rsidP="000C67E1">
      <w:pPr>
        <w:tabs>
          <w:tab w:val="left" w:pos="709"/>
          <w:tab w:val="left" w:pos="9214"/>
          <w:tab w:val="left" w:pos="9923"/>
        </w:tabs>
        <w:autoSpaceDE w:val="0"/>
        <w:autoSpaceDN w:val="0"/>
        <w:adjustRightInd w:val="0"/>
        <w:spacing w:after="0"/>
        <w:ind w:left="426" w:right="284" w:firstLine="709"/>
        <w:jc w:val="both"/>
        <w:rPr>
          <w:rFonts w:ascii="Times New Roman" w:hAnsi="Times New Roman"/>
          <w:sz w:val="28"/>
          <w:szCs w:val="28"/>
        </w:rPr>
      </w:pPr>
    </w:p>
    <w:p w14:paraId="29372221" w14:textId="27A83065" w:rsidR="00C64A53" w:rsidRDefault="00E04EB9" w:rsidP="000C67E1">
      <w:pPr>
        <w:tabs>
          <w:tab w:val="left" w:pos="709"/>
          <w:tab w:val="left" w:pos="9214"/>
          <w:tab w:val="left" w:pos="9923"/>
        </w:tabs>
        <w:autoSpaceDE w:val="0"/>
        <w:autoSpaceDN w:val="0"/>
        <w:adjustRightInd w:val="0"/>
        <w:spacing w:after="0"/>
        <w:ind w:left="426" w:right="284"/>
        <w:jc w:val="center"/>
        <w:rPr>
          <w:rFonts w:ascii="Times New Roman" w:hAnsi="Times New Roman"/>
          <w:sz w:val="28"/>
          <w:szCs w:val="28"/>
        </w:rPr>
      </w:pPr>
      <w:r w:rsidRPr="00E04EB9">
        <w:rPr>
          <w:rFonts w:ascii="Times New Roman" w:hAnsi="Times New Roman"/>
          <w:sz w:val="28"/>
          <w:szCs w:val="28"/>
        </w:rPr>
        <w:t>Климат</w:t>
      </w:r>
      <w:r w:rsidR="00C64A53">
        <w:rPr>
          <w:rFonts w:ascii="Times New Roman" w:hAnsi="Times New Roman"/>
          <w:sz w:val="28"/>
          <w:szCs w:val="28"/>
        </w:rPr>
        <w:t>.</w:t>
      </w:r>
    </w:p>
    <w:p w14:paraId="7A555AC5" w14:textId="77777777" w:rsidR="00536055" w:rsidRDefault="00536055" w:rsidP="000C67E1">
      <w:pPr>
        <w:tabs>
          <w:tab w:val="left" w:pos="709"/>
          <w:tab w:val="left" w:pos="9214"/>
          <w:tab w:val="left" w:pos="9923"/>
        </w:tabs>
        <w:autoSpaceDE w:val="0"/>
        <w:autoSpaceDN w:val="0"/>
        <w:adjustRightInd w:val="0"/>
        <w:spacing w:after="0"/>
        <w:ind w:left="426" w:right="284"/>
        <w:jc w:val="center"/>
        <w:rPr>
          <w:rFonts w:ascii="Times New Roman" w:hAnsi="Times New Roman"/>
          <w:sz w:val="28"/>
          <w:szCs w:val="28"/>
        </w:rPr>
      </w:pPr>
    </w:p>
    <w:p w14:paraId="43252108" w14:textId="296E87AC" w:rsidR="00FA0185" w:rsidRDefault="00E04EB9" w:rsidP="00077D4D">
      <w:pPr>
        <w:tabs>
          <w:tab w:val="left" w:pos="709"/>
          <w:tab w:val="left" w:pos="9214"/>
          <w:tab w:val="left" w:pos="9923"/>
        </w:tabs>
        <w:autoSpaceDE w:val="0"/>
        <w:autoSpaceDN w:val="0"/>
        <w:adjustRightInd w:val="0"/>
        <w:spacing w:after="0"/>
        <w:ind w:left="426" w:right="284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04EB9">
        <w:rPr>
          <w:rFonts w:ascii="Times New Roman" w:hAnsi="Times New Roman"/>
          <w:sz w:val="28"/>
          <w:szCs w:val="28"/>
        </w:rPr>
        <w:t>Городищенский</w:t>
      </w:r>
      <w:proofErr w:type="spellEnd"/>
      <w:r w:rsidRPr="00E04EB9">
        <w:rPr>
          <w:rFonts w:ascii="Times New Roman" w:hAnsi="Times New Roman"/>
          <w:sz w:val="28"/>
          <w:szCs w:val="28"/>
        </w:rPr>
        <w:t xml:space="preserve"> район расположен в зоне </w:t>
      </w:r>
      <w:proofErr w:type="spellStart"/>
      <w:r w:rsidRPr="00E04EB9">
        <w:rPr>
          <w:rFonts w:ascii="Times New Roman" w:hAnsi="Times New Roman"/>
          <w:sz w:val="28"/>
          <w:szCs w:val="28"/>
        </w:rPr>
        <w:t>резкоконтинентального</w:t>
      </w:r>
      <w:proofErr w:type="spellEnd"/>
      <w:r w:rsidRPr="00E04EB9">
        <w:rPr>
          <w:rFonts w:ascii="Times New Roman" w:hAnsi="Times New Roman"/>
          <w:sz w:val="28"/>
          <w:szCs w:val="28"/>
        </w:rPr>
        <w:t xml:space="preserve"> климата. Абсолютная минимальная температура -35</w:t>
      </w:r>
      <w:r w:rsidRPr="0081280C">
        <w:rPr>
          <w:rFonts w:ascii="Times New Roman" w:hAnsi="Times New Roman"/>
          <w:sz w:val="28"/>
          <w:szCs w:val="28"/>
          <w:vertAlign w:val="superscript"/>
        </w:rPr>
        <w:t>0</w:t>
      </w:r>
      <w:r w:rsidRPr="00E04EB9">
        <w:rPr>
          <w:rFonts w:ascii="Times New Roman" w:hAnsi="Times New Roman"/>
          <w:sz w:val="28"/>
          <w:szCs w:val="28"/>
        </w:rPr>
        <w:t>С, максимальная +41</w:t>
      </w:r>
      <w:r w:rsidRPr="0081280C">
        <w:rPr>
          <w:rFonts w:ascii="Times New Roman" w:hAnsi="Times New Roman"/>
          <w:sz w:val="28"/>
          <w:szCs w:val="28"/>
          <w:vertAlign w:val="superscript"/>
        </w:rPr>
        <w:t>0</w:t>
      </w:r>
      <w:r w:rsidRPr="00E04EB9">
        <w:rPr>
          <w:rFonts w:ascii="Times New Roman" w:hAnsi="Times New Roman"/>
          <w:sz w:val="28"/>
          <w:szCs w:val="28"/>
        </w:rPr>
        <w:t xml:space="preserve">С. Продолжительность периода с температурой ниже 0 - 144 суток. Средняя абсолютная влажность воздуха колеблется от 86% </w:t>
      </w:r>
      <w:r w:rsidR="0081280C">
        <w:rPr>
          <w:rFonts w:ascii="Times New Roman" w:hAnsi="Times New Roman"/>
          <w:sz w:val="28"/>
          <w:szCs w:val="28"/>
        </w:rPr>
        <w:br/>
      </w:r>
      <w:r w:rsidRPr="00E04EB9">
        <w:rPr>
          <w:rFonts w:ascii="Times New Roman" w:hAnsi="Times New Roman"/>
          <w:sz w:val="28"/>
          <w:szCs w:val="28"/>
        </w:rPr>
        <w:t>в декабре и январе до 51 % в июне – июле. Количество атмосферных осадков в год составляет 433 мм, в т.ч жидких осадков -318 мм. Суточный максимум -84 мм. Большая часть осадков (200-250 мм) выпадает в теплый период и часто носит ливневый характер. Снежный покров держится в среднем 104 дня. Средняя высота снежного покрова - 18 см. Нормативная глубина промерзания почвы -1,2 м. В теплое время года преобладают ветры северо-восточного и северо- западного направлений. В холодное время года – северо-западного и западного направлений.</w:t>
      </w:r>
    </w:p>
    <w:p w14:paraId="02710FF8" w14:textId="77777777" w:rsidR="00FA0185" w:rsidRPr="00BE247F" w:rsidRDefault="00FA0185" w:rsidP="00077D4D">
      <w:pPr>
        <w:tabs>
          <w:tab w:val="left" w:pos="709"/>
          <w:tab w:val="left" w:pos="9214"/>
          <w:tab w:val="left" w:pos="9923"/>
        </w:tabs>
        <w:autoSpaceDE w:val="0"/>
        <w:autoSpaceDN w:val="0"/>
        <w:adjustRightInd w:val="0"/>
        <w:spacing w:after="0"/>
        <w:ind w:left="426" w:right="284" w:firstLine="709"/>
        <w:jc w:val="both"/>
        <w:rPr>
          <w:rFonts w:ascii="Times New Roman" w:hAnsi="Times New Roman"/>
          <w:sz w:val="18"/>
          <w:szCs w:val="18"/>
        </w:rPr>
      </w:pPr>
    </w:p>
    <w:p w14:paraId="467E4B53" w14:textId="3491A181" w:rsidR="008D1543" w:rsidRDefault="00FA0185" w:rsidP="00077D4D">
      <w:pPr>
        <w:tabs>
          <w:tab w:val="left" w:pos="709"/>
          <w:tab w:val="left" w:pos="9214"/>
          <w:tab w:val="left" w:pos="9923"/>
        </w:tabs>
        <w:autoSpaceDE w:val="0"/>
        <w:autoSpaceDN w:val="0"/>
        <w:adjustRightInd w:val="0"/>
        <w:spacing w:after="0"/>
        <w:ind w:left="426" w:right="284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B673B">
        <w:rPr>
          <w:rFonts w:ascii="Times New Roman" w:hAnsi="Times New Roman"/>
          <w:b/>
          <w:bCs/>
          <w:sz w:val="28"/>
          <w:szCs w:val="28"/>
        </w:rPr>
        <w:lastRenderedPageBreak/>
        <w:t>Х</w:t>
      </w:r>
      <w:r w:rsidR="00265C77">
        <w:rPr>
          <w:rFonts w:ascii="Times New Roman" w:hAnsi="Times New Roman"/>
          <w:bCs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6432" behindDoc="0" locked="1" layoutInCell="1" allowOverlap="1" wp14:anchorId="72217811" wp14:editId="4D73FFD7">
                <wp:simplePos x="0" y="0"/>
                <wp:positionH relativeFrom="margin">
                  <wp:align>left</wp:align>
                </wp:positionH>
                <wp:positionV relativeFrom="page">
                  <wp:align>center</wp:align>
                </wp:positionV>
                <wp:extent cx="6544945" cy="10094595"/>
                <wp:effectExtent l="0" t="0" r="27305" b="2095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44945" cy="10094595"/>
                          <a:chOff x="0" y="0"/>
                          <a:chExt cx="20000" cy="20000"/>
                        </a:xfrm>
                      </wpg:grpSpPr>
                      <wps:wsp>
                        <wps:cNvPr id="2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Line 3"/>
                        <wps:cNvCnPr/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1" name="Line 4"/>
                        <wps:cNvCnPr/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2" name="Line 5"/>
                        <wps:cNvCnPr/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3" name="Line 6"/>
                        <wps:cNvCnPr/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4" name="Line 7"/>
                        <wps:cNvCnPr/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5" name="Line 8"/>
                        <wps:cNvCnPr/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6" name="Line 9"/>
                        <wps:cNvCnPr/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7" name="Line 10"/>
                        <wps:cNvCnPr/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8" name="Line 11"/>
                        <wps:cNvCnPr/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9" name="Line 12"/>
                        <wps:cNvCnPr/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0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4" y="19535"/>
                            <a:ext cx="1000" cy="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1F51228" w14:textId="77777777" w:rsidR="00265C77" w:rsidRPr="00542326" w:rsidRDefault="00265C77" w:rsidP="00265C77">
                              <w:pPr>
                                <w:pStyle w:val="a8"/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Изм</w:t>
                              </w:r>
                              <w:proofErr w:type="spellEnd"/>
                              <w:r w:rsidRPr="00542326"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1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817" y="19625"/>
                            <a:ext cx="1686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1C66CC8" w14:textId="77777777" w:rsidR="00265C77" w:rsidRPr="00EB45AA" w:rsidRDefault="00265C77" w:rsidP="00265C77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Кол.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уч</w:t>
                              </w:r>
                              <w:proofErr w:type="spellEnd"/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2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4483635" w14:textId="77777777" w:rsidR="00265C77" w:rsidRPr="00EB45AA" w:rsidRDefault="00265C77" w:rsidP="00265C77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3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1546B57" w14:textId="77777777" w:rsidR="00265C77" w:rsidRPr="00EB45AA" w:rsidRDefault="00265C77" w:rsidP="00265C77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№док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4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EA6CB82" w14:textId="77777777" w:rsidR="00265C77" w:rsidRPr="00EB45AA" w:rsidRDefault="00265C77" w:rsidP="00265C77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5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8905" y="18912"/>
                            <a:ext cx="1001" cy="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FDA3170" w14:textId="77777777" w:rsidR="00265C77" w:rsidRPr="00EB45AA" w:rsidRDefault="00265C77" w:rsidP="00265C77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6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0A76F27" w14:textId="77777777" w:rsidR="00265C77" w:rsidRPr="00542326" w:rsidRDefault="00265C77" w:rsidP="00265C77">
                              <w:pPr>
                                <w:jc w:val="center"/>
                                <w:rPr>
                                  <w:rFonts w:ascii="GOST type B" w:hAnsi="GOST type B"/>
                                  <w:i/>
                                  <w:szCs w:val="28"/>
                                  <w:lang w:val="uk-UA"/>
                                </w:rPr>
                              </w:pPr>
                              <w:r>
                                <w:rPr>
                                  <w:rFonts w:ascii="GOST type B" w:hAnsi="GOST type B"/>
                                  <w:i/>
                                  <w:szCs w:val="28"/>
                                  <w:lang w:val="uk-UA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7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260005D" w14:textId="77777777" w:rsidR="00265C77" w:rsidRPr="00FE178E" w:rsidRDefault="00265C77" w:rsidP="00265C77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ППТ ОЧ</w:t>
                              </w:r>
                            </w:p>
                            <w:p w14:paraId="57FAB76A" w14:textId="77777777" w:rsidR="00265C77" w:rsidRPr="00EB45AA" w:rsidRDefault="00265C77" w:rsidP="00265C77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2217811" id="_x0000_s1147" style="position:absolute;left:0;text-align:left;margin-left:0;margin-top:0;width:515.35pt;height:794.85pt;z-index:251666432;mso-position-horizontal:left;mso-position-horizontal-relative:margin;mso-position-vertical:center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">
                <v:rect id="Rectangle 2" o:spid="_x0000_s1148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" filled="f" strokeweight="2pt"/>
                <v:line id="Line 3" o:spid="_x0000_s1149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" strokeweight="2pt"/>
                <v:line id="Line 4" o:spid="_x0000_s1150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" strokeweight="2pt"/>
                <v:line id="Line 5" o:spid="_x0000_s1151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" strokeweight="2pt"/>
                <v:line id="Line 6" o:spid="_x0000_s1152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" strokeweight="2pt"/>
                <v:line id="Line 7" o:spid="_x0000_s1153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" strokeweight="2pt"/>
                <v:line id="Line 8" o:spid="_x0000_s1154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" strokeweight="2pt"/>
                <v:line id="Line 9" o:spid="_x0000_s1155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" strokeweight="2pt"/>
                <v:line id="Line 10" o:spid="_x0000_s1156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" strokeweight="1pt"/>
                <v:line id="Line 11" o:spid="_x0000_s1157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" strokeweight="2pt"/>
                <v:line id="Line 12" o:spid="_x0000_s1158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" strokeweight="1pt"/>
                <v:rect id="Rectangle 13" o:spid="_x0000_s1159" style="position:absolute;left:54;top:19535;width:1000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" filled="f" stroked="f" strokeweight=".25pt">
                  <v:textbox inset="1pt,1pt,1pt,1pt">
                    <w:txbxContent>
                      <w:p w14:paraId="41F51228" w14:textId="77777777" w:rsidR="00265C77" w:rsidRPr="00542326" w:rsidRDefault="00265C77" w:rsidP="00265C77">
                        <w:pPr>
                          <w:pStyle w:val="a8"/>
                          <w:rPr>
                            <w:rFonts w:ascii="GOST type B" w:hAnsi="GOST type B"/>
                            <w:sz w:val="22"/>
                            <w:szCs w:val="22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Изм</w:t>
                        </w:r>
                        <w:proofErr w:type="spellEnd"/>
                        <w:r w:rsidRPr="00542326">
                          <w:rPr>
                            <w:rFonts w:ascii="GOST type B" w:hAnsi="GOST type B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ect>
                <v:rect id="Rectangle 14" o:spid="_x0000_s1160" style="position:absolute;left:817;top:19625;width:1686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" filled="f" stroked="f" strokeweight=".25pt">
                  <v:textbox inset="1pt,1pt,1pt,1pt">
                    <w:txbxContent>
                      <w:p w14:paraId="71C66CC8" w14:textId="77777777" w:rsidR="00265C77" w:rsidRPr="00EB45AA" w:rsidRDefault="00265C77" w:rsidP="00265C77">
                        <w:pPr>
                          <w:pStyle w:val="a8"/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Кол.</w:t>
                        </w:r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уч</w:t>
                        </w:r>
                        <w:proofErr w:type="spellEnd"/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Rectangle 15" o:spid="_x0000_s1161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" filled="f" stroked="f" strokeweight=".25pt">
                  <v:textbox inset="1pt,1pt,1pt,1pt">
                    <w:txbxContent>
                      <w:p w14:paraId="64483635" w14:textId="77777777" w:rsidR="00265C77" w:rsidRPr="00EB45AA" w:rsidRDefault="00265C77" w:rsidP="00265C77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</w:t>
                        </w:r>
                      </w:p>
                    </w:txbxContent>
                  </v:textbox>
                </v:rect>
                <v:rect id="Rectangle 16" o:spid="_x0000_s1162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" filled="f" stroked="f" strokeweight=".25pt">
                  <v:textbox inset="1pt,1pt,1pt,1pt">
                    <w:txbxContent>
                      <w:p w14:paraId="41546B57" w14:textId="77777777" w:rsidR="00265C77" w:rsidRPr="00EB45AA" w:rsidRDefault="00265C77" w:rsidP="00265C77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№док</w:t>
                        </w:r>
                      </w:p>
                    </w:txbxContent>
                  </v:textbox>
                </v:rect>
                <v:rect id="Rectangle 17" o:spid="_x0000_s1163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" filled="f" stroked="f" strokeweight=".25pt">
                  <v:textbox inset="1pt,1pt,1pt,1pt">
                    <w:txbxContent>
                      <w:p w14:paraId="5EA6CB82" w14:textId="77777777" w:rsidR="00265C77" w:rsidRPr="00EB45AA" w:rsidRDefault="00265C77" w:rsidP="00265C77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8" o:spid="_x0000_s1164" style="position:absolute;left:18905;top:18912;width:1001;height:5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" filled="f" stroked="f" strokeweight=".25pt">
                  <v:textbox inset="1pt,1pt,1pt,1pt">
                    <w:txbxContent>
                      <w:p w14:paraId="3FDA3170" w14:textId="77777777" w:rsidR="00265C77" w:rsidRPr="00EB45AA" w:rsidRDefault="00265C77" w:rsidP="00265C77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т</w:t>
                        </w:r>
                      </w:p>
                    </w:txbxContent>
                  </v:textbox>
                </v:rect>
                <v:rect id="Rectangle 19" o:spid="_x0000_s1165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" filled="f" stroked="f" strokeweight=".25pt">
                  <v:textbox inset="1pt,1pt,1pt,1pt">
                    <w:txbxContent>
                      <w:p w14:paraId="30A76F27" w14:textId="77777777" w:rsidR="00265C77" w:rsidRPr="00542326" w:rsidRDefault="00265C77" w:rsidP="00265C77">
                        <w:pPr>
                          <w:jc w:val="center"/>
                          <w:rPr>
                            <w:rFonts w:ascii="GOST type B" w:hAnsi="GOST type B"/>
                            <w:i/>
                            <w:szCs w:val="28"/>
                            <w:lang w:val="uk-UA"/>
                          </w:rPr>
                        </w:pPr>
                        <w:r>
                          <w:rPr>
                            <w:rFonts w:ascii="GOST type B" w:hAnsi="GOST type B"/>
                            <w:i/>
                            <w:szCs w:val="28"/>
                            <w:lang w:val="uk-UA"/>
                          </w:rPr>
                          <w:t>6</w:t>
                        </w:r>
                      </w:p>
                    </w:txbxContent>
                  </v:textbox>
                </v:rect>
                <v:rect id="Rectangle 20" o:spid="_x0000_s1166" style="position:absolute;left:7745;top:19221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" filled="f" stroked="f" strokeweight=".25pt">
                  <v:textbox inset="1pt,1pt,1pt,1pt">
                    <w:txbxContent>
                      <w:p w14:paraId="2260005D" w14:textId="77777777" w:rsidR="00265C77" w:rsidRPr="00FE178E" w:rsidRDefault="00265C77" w:rsidP="00265C77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ППТ ОЧ</w:t>
                        </w:r>
                      </w:p>
                      <w:p w14:paraId="57FAB76A" w14:textId="77777777" w:rsidR="00265C77" w:rsidRPr="00EB45AA" w:rsidRDefault="00265C77" w:rsidP="00265C77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w10:wrap anchorx="margin" anchory="page"/>
                <w10:anchorlock/>
              </v:group>
            </w:pict>
          </mc:Fallback>
        </mc:AlternateContent>
      </w:r>
      <w:r w:rsidRPr="005B673B">
        <w:rPr>
          <w:rFonts w:ascii="Times New Roman" w:hAnsi="Times New Roman"/>
          <w:b/>
          <w:bCs/>
          <w:sz w:val="28"/>
          <w:szCs w:val="28"/>
        </w:rPr>
        <w:t>арактеристика и параметры градостроительного развития планируемой</w:t>
      </w:r>
      <w:r>
        <w:rPr>
          <w:rFonts w:ascii="Times New Roman" w:hAnsi="Times New Roman"/>
          <w:b/>
          <w:bCs/>
          <w:sz w:val="28"/>
          <w:szCs w:val="28"/>
        </w:rPr>
        <w:t xml:space="preserve"> территории</w:t>
      </w:r>
    </w:p>
    <w:p w14:paraId="761C8BC3" w14:textId="77777777" w:rsidR="00C64A53" w:rsidRPr="00BE247F" w:rsidRDefault="00C64A53" w:rsidP="00077D4D">
      <w:pPr>
        <w:tabs>
          <w:tab w:val="left" w:pos="709"/>
          <w:tab w:val="left" w:pos="9214"/>
          <w:tab w:val="left" w:pos="9923"/>
        </w:tabs>
        <w:autoSpaceDE w:val="0"/>
        <w:autoSpaceDN w:val="0"/>
        <w:adjustRightInd w:val="0"/>
        <w:spacing w:after="0"/>
        <w:ind w:left="426" w:right="284" w:firstLine="709"/>
        <w:jc w:val="both"/>
        <w:rPr>
          <w:rFonts w:ascii="Times New Roman" w:hAnsi="Times New Roman"/>
          <w:sz w:val="20"/>
          <w:szCs w:val="20"/>
        </w:rPr>
      </w:pPr>
    </w:p>
    <w:p w14:paraId="402ABC2A" w14:textId="111B89CD" w:rsidR="008D1543" w:rsidRPr="00FF51F5" w:rsidRDefault="008D1543" w:rsidP="00077D4D">
      <w:pPr>
        <w:tabs>
          <w:tab w:val="left" w:pos="709"/>
          <w:tab w:val="left" w:pos="9214"/>
          <w:tab w:val="left" w:pos="9923"/>
        </w:tabs>
        <w:autoSpaceDE w:val="0"/>
        <w:autoSpaceDN w:val="0"/>
        <w:adjustRightInd w:val="0"/>
        <w:spacing w:after="0"/>
        <w:ind w:left="426" w:right="284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90AAA">
        <w:rPr>
          <w:rFonts w:ascii="Times New Roman" w:hAnsi="Times New Roman"/>
          <w:sz w:val="28"/>
          <w:szCs w:val="28"/>
        </w:rPr>
        <w:t xml:space="preserve">Проектом предусмотрено размещение </w:t>
      </w:r>
      <w:r w:rsidR="008605F0">
        <w:rPr>
          <w:rFonts w:ascii="Times New Roman" w:hAnsi="Times New Roman"/>
          <w:sz w:val="28"/>
          <w:szCs w:val="28"/>
        </w:rPr>
        <w:t xml:space="preserve">капитального </w:t>
      </w:r>
      <w:r w:rsidR="00C64A53">
        <w:rPr>
          <w:rFonts w:ascii="Times New Roman" w:hAnsi="Times New Roman"/>
          <w:sz w:val="28"/>
          <w:szCs w:val="28"/>
        </w:rPr>
        <w:t xml:space="preserve">строительства </w:t>
      </w:r>
      <w:r w:rsidRPr="007951CA">
        <w:rPr>
          <w:rFonts w:ascii="Times New Roman" w:hAnsi="Times New Roman"/>
          <w:sz w:val="28"/>
          <w:szCs w:val="28"/>
        </w:rPr>
        <w:t xml:space="preserve">согласно видам разрешенного использования </w:t>
      </w:r>
      <w:r w:rsidRPr="007951CA">
        <w:rPr>
          <w:rFonts w:ascii="Times New Roman" w:hAnsi="Times New Roman"/>
          <w:bCs/>
          <w:sz w:val="28"/>
          <w:szCs w:val="28"/>
        </w:rPr>
        <w:t xml:space="preserve">зоны объектов </w:t>
      </w:r>
      <w:r w:rsidR="00536055">
        <w:rPr>
          <w:rFonts w:ascii="Times New Roman" w:hAnsi="Times New Roman"/>
          <w:bCs/>
          <w:sz w:val="28"/>
          <w:szCs w:val="28"/>
        </w:rPr>
        <w:t>сельскохозяйственного</w:t>
      </w:r>
      <w:r w:rsidR="007C139E">
        <w:rPr>
          <w:rFonts w:ascii="Times New Roman" w:hAnsi="Times New Roman"/>
          <w:bCs/>
          <w:sz w:val="28"/>
          <w:szCs w:val="28"/>
        </w:rPr>
        <w:t xml:space="preserve"> </w:t>
      </w:r>
      <w:r w:rsidR="00536055">
        <w:rPr>
          <w:rFonts w:ascii="Times New Roman" w:hAnsi="Times New Roman"/>
          <w:bCs/>
          <w:sz w:val="28"/>
          <w:szCs w:val="28"/>
        </w:rPr>
        <w:t>производства</w:t>
      </w:r>
      <w:r w:rsidRPr="007951CA">
        <w:rPr>
          <w:rFonts w:ascii="Times New Roman" w:hAnsi="Times New Roman"/>
          <w:bCs/>
          <w:sz w:val="28"/>
          <w:szCs w:val="28"/>
        </w:rPr>
        <w:t xml:space="preserve"> </w:t>
      </w:r>
      <w:r w:rsidRPr="007951CA">
        <w:rPr>
          <w:rFonts w:ascii="Times New Roman" w:hAnsi="Times New Roman"/>
          <w:sz w:val="28"/>
          <w:szCs w:val="28"/>
        </w:rPr>
        <w:t xml:space="preserve">правил землепользования и застройки </w:t>
      </w:r>
      <w:proofErr w:type="spellStart"/>
      <w:r w:rsidR="00536055">
        <w:rPr>
          <w:rFonts w:ascii="Times New Roman" w:hAnsi="Times New Roman"/>
          <w:sz w:val="28"/>
          <w:szCs w:val="28"/>
        </w:rPr>
        <w:t>Котлуба</w:t>
      </w:r>
      <w:r w:rsidR="000C67E1">
        <w:rPr>
          <w:rFonts w:ascii="Times New Roman" w:hAnsi="Times New Roman"/>
          <w:sz w:val="28"/>
          <w:szCs w:val="28"/>
        </w:rPr>
        <w:t>н</w:t>
      </w:r>
      <w:r w:rsidR="007C139E">
        <w:rPr>
          <w:rFonts w:ascii="Times New Roman" w:hAnsi="Times New Roman"/>
          <w:sz w:val="28"/>
          <w:szCs w:val="28"/>
        </w:rPr>
        <w:t>ского</w:t>
      </w:r>
      <w:proofErr w:type="spellEnd"/>
      <w:r w:rsidR="00B30301">
        <w:rPr>
          <w:rFonts w:ascii="Times New Roman" w:hAnsi="Times New Roman"/>
          <w:sz w:val="28"/>
          <w:szCs w:val="28"/>
        </w:rPr>
        <w:t xml:space="preserve"> сельского </w:t>
      </w:r>
      <w:r w:rsidRPr="007951CA">
        <w:rPr>
          <w:rFonts w:ascii="Times New Roman" w:hAnsi="Times New Roman"/>
          <w:sz w:val="28"/>
          <w:szCs w:val="28"/>
        </w:rPr>
        <w:t xml:space="preserve">поселения </w:t>
      </w:r>
      <w:proofErr w:type="spellStart"/>
      <w:r w:rsidRPr="007951CA">
        <w:rPr>
          <w:rFonts w:ascii="Times New Roman" w:hAnsi="Times New Roman"/>
          <w:sz w:val="28"/>
          <w:szCs w:val="28"/>
        </w:rPr>
        <w:t>Городищенского</w:t>
      </w:r>
      <w:proofErr w:type="spellEnd"/>
      <w:r w:rsidRPr="007951CA">
        <w:rPr>
          <w:rFonts w:ascii="Times New Roman" w:hAnsi="Times New Roman"/>
          <w:sz w:val="28"/>
          <w:szCs w:val="28"/>
        </w:rPr>
        <w:t xml:space="preserve"> муниципального района Волгоградской области, утвержденных решением </w:t>
      </w:r>
      <w:proofErr w:type="spellStart"/>
      <w:r w:rsidR="00536055" w:rsidRPr="00FF51F5">
        <w:rPr>
          <w:rFonts w:ascii="Times New Roman" w:hAnsi="Times New Roman"/>
          <w:color w:val="000000" w:themeColor="text1"/>
          <w:sz w:val="28"/>
          <w:szCs w:val="28"/>
        </w:rPr>
        <w:t>Котлуба</w:t>
      </w:r>
      <w:r w:rsidR="00171015" w:rsidRPr="00FF51F5">
        <w:rPr>
          <w:rFonts w:ascii="Times New Roman" w:hAnsi="Times New Roman"/>
          <w:color w:val="000000" w:themeColor="text1"/>
          <w:sz w:val="28"/>
          <w:szCs w:val="28"/>
        </w:rPr>
        <w:t>нско</w:t>
      </w:r>
      <w:r w:rsidR="00734847" w:rsidRPr="00FF51F5">
        <w:rPr>
          <w:rFonts w:ascii="Times New Roman" w:hAnsi="Times New Roman"/>
          <w:color w:val="000000" w:themeColor="text1"/>
          <w:sz w:val="28"/>
          <w:szCs w:val="28"/>
        </w:rPr>
        <w:t>й</w:t>
      </w:r>
      <w:proofErr w:type="spellEnd"/>
      <w:r w:rsidR="00171015" w:rsidRPr="00FF51F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34847" w:rsidRPr="00FF51F5">
        <w:rPr>
          <w:rFonts w:ascii="Times New Roman" w:hAnsi="Times New Roman"/>
          <w:color w:val="000000" w:themeColor="text1"/>
          <w:sz w:val="28"/>
          <w:szCs w:val="28"/>
        </w:rPr>
        <w:t>сельской Думы</w:t>
      </w:r>
      <w:r w:rsidR="00BE3DCC" w:rsidRPr="00FF51F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FF51F5">
        <w:rPr>
          <w:rFonts w:ascii="Times New Roman" w:hAnsi="Times New Roman"/>
          <w:color w:val="000000" w:themeColor="text1"/>
          <w:sz w:val="28"/>
          <w:szCs w:val="28"/>
        </w:rPr>
        <w:t>Городищенско</w:t>
      </w:r>
      <w:r w:rsidR="00BE3DCC" w:rsidRPr="00FF51F5">
        <w:rPr>
          <w:rFonts w:ascii="Times New Roman" w:hAnsi="Times New Roman"/>
          <w:color w:val="000000" w:themeColor="text1"/>
          <w:sz w:val="28"/>
          <w:szCs w:val="28"/>
        </w:rPr>
        <w:t>го</w:t>
      </w:r>
      <w:proofErr w:type="spellEnd"/>
      <w:r w:rsidRPr="00FF51F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C139E" w:rsidRPr="00FF51F5">
        <w:rPr>
          <w:rFonts w:ascii="Times New Roman" w:hAnsi="Times New Roman"/>
          <w:color w:val="000000" w:themeColor="text1"/>
          <w:sz w:val="28"/>
          <w:szCs w:val="28"/>
        </w:rPr>
        <w:t>район</w:t>
      </w:r>
      <w:r w:rsidR="00BE3DCC" w:rsidRPr="00FF51F5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7C139E" w:rsidRPr="00FF51F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FF51F5">
        <w:rPr>
          <w:rFonts w:ascii="Times New Roman" w:hAnsi="Times New Roman"/>
          <w:color w:val="000000" w:themeColor="text1"/>
          <w:sz w:val="28"/>
          <w:szCs w:val="28"/>
        </w:rPr>
        <w:t xml:space="preserve">от </w:t>
      </w:r>
      <w:r w:rsidR="00734847" w:rsidRPr="00FF51F5">
        <w:rPr>
          <w:rFonts w:ascii="Times New Roman" w:hAnsi="Times New Roman"/>
          <w:color w:val="000000" w:themeColor="text1"/>
          <w:sz w:val="28"/>
          <w:szCs w:val="28"/>
        </w:rPr>
        <w:t>16.03.2023</w:t>
      </w:r>
      <w:r w:rsidRPr="00FF51F5">
        <w:rPr>
          <w:rFonts w:ascii="Times New Roman" w:hAnsi="Times New Roman"/>
          <w:color w:val="000000" w:themeColor="text1"/>
          <w:sz w:val="28"/>
          <w:szCs w:val="28"/>
        </w:rPr>
        <w:t xml:space="preserve"> № </w:t>
      </w:r>
      <w:r w:rsidR="00734847" w:rsidRPr="00FF51F5">
        <w:rPr>
          <w:rFonts w:ascii="Times New Roman" w:hAnsi="Times New Roman"/>
          <w:color w:val="000000" w:themeColor="text1"/>
          <w:sz w:val="28"/>
          <w:szCs w:val="28"/>
        </w:rPr>
        <w:t>3/1</w:t>
      </w:r>
      <w:r w:rsidRPr="00FF51F5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F26BBF" w:rsidRPr="00FF51F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14:paraId="428168B4" w14:textId="77777777" w:rsidR="00FA0185" w:rsidRPr="005B673B" w:rsidRDefault="00FA0185" w:rsidP="00077D4D">
      <w:pPr>
        <w:pStyle w:val="ac"/>
        <w:tabs>
          <w:tab w:val="left" w:pos="9923"/>
        </w:tabs>
        <w:spacing w:line="276" w:lineRule="auto"/>
        <w:ind w:left="426" w:right="284" w:firstLine="709"/>
        <w:rPr>
          <w:rFonts w:ascii="Times New Roman" w:hAnsi="Times New Roman"/>
          <w:bCs/>
          <w:sz w:val="28"/>
          <w:szCs w:val="28"/>
        </w:rPr>
      </w:pPr>
      <w:r w:rsidRPr="005B673B">
        <w:rPr>
          <w:rFonts w:ascii="Times New Roman" w:hAnsi="Times New Roman"/>
          <w:bCs/>
          <w:sz w:val="28"/>
          <w:szCs w:val="28"/>
        </w:rPr>
        <w:t>Устанавливаются следующие параметры планируемого развития территории:</w:t>
      </w:r>
    </w:p>
    <w:p w14:paraId="394EFD19" w14:textId="27C14E0E" w:rsidR="00171015" w:rsidRPr="00265C77" w:rsidRDefault="00FF51F5" w:rsidP="0032024B">
      <w:pPr>
        <w:ind w:left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1) </w:t>
      </w:r>
      <w:r w:rsidR="00536055">
        <w:rPr>
          <w:rFonts w:ascii="Times New Roman" w:hAnsi="Times New Roman"/>
          <w:bCs/>
          <w:color w:val="000000"/>
          <w:sz w:val="28"/>
          <w:szCs w:val="28"/>
        </w:rPr>
        <w:t>о</w:t>
      </w:r>
      <w:r w:rsidR="00171015">
        <w:rPr>
          <w:rFonts w:ascii="Times New Roman" w:hAnsi="Times New Roman"/>
          <w:bCs/>
          <w:color w:val="000000"/>
          <w:sz w:val="28"/>
          <w:szCs w:val="28"/>
        </w:rPr>
        <w:t xml:space="preserve">бразуемый земельный </w:t>
      </w:r>
      <w:r w:rsidR="00171015" w:rsidRPr="00187124">
        <w:rPr>
          <w:rFonts w:ascii="Times New Roman" w:hAnsi="Times New Roman"/>
          <w:bCs/>
          <w:sz w:val="28"/>
          <w:szCs w:val="28"/>
        </w:rPr>
        <w:t>участок ЗУ</w:t>
      </w:r>
      <w:r w:rsidR="00265C77">
        <w:rPr>
          <w:rFonts w:ascii="Times New Roman" w:hAnsi="Times New Roman"/>
          <w:bCs/>
          <w:sz w:val="28"/>
          <w:szCs w:val="28"/>
        </w:rPr>
        <w:t xml:space="preserve"> </w:t>
      </w:r>
      <w:r w:rsidR="00171015" w:rsidRPr="00187124">
        <w:rPr>
          <w:rFonts w:ascii="Times New Roman" w:hAnsi="Times New Roman"/>
          <w:bCs/>
          <w:sz w:val="28"/>
          <w:szCs w:val="28"/>
        </w:rPr>
        <w:t>1</w:t>
      </w:r>
      <w:r w:rsidR="00DC5524">
        <w:rPr>
          <w:rFonts w:ascii="Times New Roman" w:hAnsi="Times New Roman"/>
          <w:bCs/>
          <w:sz w:val="28"/>
          <w:szCs w:val="28"/>
        </w:rPr>
        <w:t xml:space="preserve"> </w:t>
      </w:r>
      <w:r w:rsidR="00171015" w:rsidRPr="00187124">
        <w:rPr>
          <w:rFonts w:ascii="Times New Roman" w:hAnsi="Times New Roman"/>
          <w:bCs/>
          <w:sz w:val="28"/>
          <w:szCs w:val="28"/>
        </w:rPr>
        <w:t xml:space="preserve">площадью </w:t>
      </w:r>
      <w:r w:rsidR="0032024B">
        <w:rPr>
          <w:rFonts w:ascii="Times New Roman" w:hAnsi="Times New Roman"/>
          <w:bCs/>
          <w:sz w:val="28"/>
          <w:szCs w:val="28"/>
        </w:rPr>
        <w:t>29031,0</w:t>
      </w:r>
      <w:r w:rsidR="00ED5D56" w:rsidRPr="00187124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ED5D56" w:rsidRPr="00187124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="00ED5D56" w:rsidRPr="00187124">
        <w:rPr>
          <w:rFonts w:ascii="Times New Roman" w:hAnsi="Times New Roman"/>
          <w:bCs/>
          <w:sz w:val="28"/>
          <w:szCs w:val="28"/>
        </w:rPr>
        <w:t>.</w:t>
      </w:r>
      <w:r w:rsidR="00171015" w:rsidRPr="00187124">
        <w:rPr>
          <w:rFonts w:ascii="Times New Roman" w:hAnsi="Times New Roman"/>
          <w:bCs/>
          <w:sz w:val="28"/>
          <w:szCs w:val="28"/>
        </w:rPr>
        <w:t xml:space="preserve">, </w:t>
      </w:r>
      <w:r w:rsidR="00536055" w:rsidRPr="00187124">
        <w:rPr>
          <w:rFonts w:ascii="Times New Roman" w:hAnsi="Times New Roman"/>
          <w:bCs/>
          <w:sz w:val="28"/>
          <w:szCs w:val="28"/>
        </w:rPr>
        <w:t>сформированный</w:t>
      </w:r>
      <w:r w:rsidR="00536055">
        <w:rPr>
          <w:rFonts w:ascii="Times New Roman" w:hAnsi="Times New Roman"/>
          <w:color w:val="000000" w:themeColor="text1"/>
          <w:szCs w:val="24"/>
        </w:rPr>
        <w:t xml:space="preserve"> </w:t>
      </w:r>
      <w:r w:rsidR="00536055" w:rsidRPr="00FF51F5">
        <w:rPr>
          <w:rFonts w:ascii="Times New Roman" w:hAnsi="Times New Roman"/>
          <w:color w:val="000000" w:themeColor="text1"/>
          <w:sz w:val="28"/>
          <w:szCs w:val="28"/>
        </w:rPr>
        <w:t>путём объединения земельн</w:t>
      </w:r>
      <w:r w:rsidR="0032024B">
        <w:rPr>
          <w:rFonts w:ascii="Times New Roman" w:hAnsi="Times New Roman"/>
          <w:color w:val="000000" w:themeColor="text1"/>
          <w:sz w:val="28"/>
          <w:szCs w:val="28"/>
        </w:rPr>
        <w:t>ого</w:t>
      </w:r>
      <w:r w:rsidR="00536055" w:rsidRPr="00FF51F5">
        <w:rPr>
          <w:rFonts w:ascii="Times New Roman" w:hAnsi="Times New Roman"/>
          <w:color w:val="000000" w:themeColor="text1"/>
          <w:sz w:val="28"/>
          <w:szCs w:val="28"/>
        </w:rPr>
        <w:t xml:space="preserve"> участк</w:t>
      </w:r>
      <w:r w:rsidR="0032024B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536055">
        <w:rPr>
          <w:rFonts w:ascii="Times New Roman" w:hAnsi="Times New Roman"/>
          <w:color w:val="000000" w:themeColor="text1"/>
          <w:szCs w:val="24"/>
        </w:rPr>
        <w:t xml:space="preserve"> </w:t>
      </w:r>
      <w:r w:rsidR="0032024B" w:rsidRPr="0016743A">
        <w:rPr>
          <w:rFonts w:ascii="Times New Roman" w:hAnsi="Times New Roman"/>
          <w:color w:val="000000" w:themeColor="text1"/>
          <w:sz w:val="28"/>
          <w:szCs w:val="28"/>
        </w:rPr>
        <w:t>34</w:t>
      </w:r>
      <w:r w:rsidR="0032024B" w:rsidRPr="0016743A">
        <w:rPr>
          <w:rFonts w:ascii="Times New Roman" w:eastAsia="Segoe UI Emoji" w:hAnsi="Times New Roman"/>
          <w:color w:val="000000" w:themeColor="text1"/>
          <w:sz w:val="28"/>
          <w:szCs w:val="28"/>
        </w:rPr>
        <w:t>:03:060001:</w:t>
      </w:r>
      <w:r w:rsidR="0032024B">
        <w:rPr>
          <w:rFonts w:ascii="Times New Roman" w:eastAsia="Segoe UI Emoji" w:hAnsi="Times New Roman"/>
          <w:color w:val="000000" w:themeColor="text1"/>
          <w:sz w:val="28"/>
          <w:szCs w:val="28"/>
        </w:rPr>
        <w:t xml:space="preserve">466 площадью 7018,0 </w:t>
      </w:r>
      <w:proofErr w:type="spellStart"/>
      <w:r w:rsidR="0032024B">
        <w:rPr>
          <w:rFonts w:ascii="Times New Roman" w:eastAsia="Segoe UI Emoji" w:hAnsi="Times New Roman"/>
          <w:color w:val="000000" w:themeColor="text1"/>
          <w:sz w:val="28"/>
          <w:szCs w:val="28"/>
        </w:rPr>
        <w:t>кв.м</w:t>
      </w:r>
      <w:proofErr w:type="spellEnd"/>
      <w:r w:rsidR="0032024B" w:rsidRPr="0016743A">
        <w:rPr>
          <w:rFonts w:ascii="Times New Roman" w:eastAsia="Segoe UI Emoji" w:hAnsi="Times New Roman"/>
          <w:color w:val="000000" w:themeColor="text1"/>
          <w:sz w:val="28"/>
          <w:szCs w:val="28"/>
        </w:rPr>
        <w:t xml:space="preserve"> </w:t>
      </w:r>
      <w:r w:rsidR="00536055" w:rsidRPr="00265C77">
        <w:rPr>
          <w:rFonts w:ascii="Times New Roman" w:eastAsia="Segoe UI Emoji" w:hAnsi="Times New Roman"/>
          <w:color w:val="000000" w:themeColor="text1"/>
          <w:sz w:val="28"/>
          <w:szCs w:val="28"/>
        </w:rPr>
        <w:t>с видом разрешенного использования -</w:t>
      </w:r>
      <w:r w:rsidR="00536055" w:rsidRPr="00265C77">
        <w:rPr>
          <w:rFonts w:ascii="Times New Roman" w:hAnsi="Times New Roman"/>
          <w:color w:val="000000" w:themeColor="text1"/>
          <w:sz w:val="28"/>
          <w:szCs w:val="28"/>
        </w:rPr>
        <w:t xml:space="preserve"> «</w:t>
      </w:r>
      <w:proofErr w:type="spellStart"/>
      <w:r w:rsidR="0032024B" w:rsidRPr="0032024B">
        <w:rPr>
          <w:rFonts w:ascii="Times New Roman" w:hAnsi="Times New Roman"/>
          <w:sz w:val="28"/>
          <w:szCs w:val="28"/>
        </w:rPr>
        <w:t>Для</w:t>
      </w:r>
      <w:proofErr w:type="spellEnd"/>
      <w:r w:rsidR="0032024B" w:rsidRPr="0032024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2024B" w:rsidRPr="0032024B">
        <w:rPr>
          <w:rFonts w:ascii="Times New Roman" w:hAnsi="Times New Roman"/>
          <w:sz w:val="28"/>
          <w:szCs w:val="28"/>
        </w:rPr>
        <w:t>эксплуатации</w:t>
      </w:r>
      <w:proofErr w:type="spellEnd"/>
      <w:r w:rsidR="0032024B" w:rsidRPr="0032024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2024B" w:rsidRPr="0032024B">
        <w:rPr>
          <w:rFonts w:ascii="Times New Roman" w:hAnsi="Times New Roman"/>
          <w:sz w:val="28"/>
          <w:szCs w:val="28"/>
        </w:rPr>
        <w:t>производственной</w:t>
      </w:r>
      <w:proofErr w:type="spellEnd"/>
      <w:r w:rsidR="0032024B" w:rsidRPr="0032024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2024B" w:rsidRPr="0032024B">
        <w:rPr>
          <w:rFonts w:ascii="Times New Roman" w:hAnsi="Times New Roman"/>
          <w:sz w:val="28"/>
          <w:szCs w:val="28"/>
        </w:rPr>
        <w:t>базы</w:t>
      </w:r>
      <w:proofErr w:type="spellEnd"/>
      <w:r w:rsidR="0032024B" w:rsidRPr="0032024B">
        <w:rPr>
          <w:rFonts w:ascii="Times New Roman" w:hAnsi="Times New Roman"/>
          <w:sz w:val="28"/>
          <w:szCs w:val="28"/>
        </w:rPr>
        <w:t xml:space="preserve">: в </w:t>
      </w:r>
      <w:proofErr w:type="spellStart"/>
      <w:r w:rsidR="0032024B" w:rsidRPr="0032024B">
        <w:rPr>
          <w:rFonts w:ascii="Times New Roman" w:hAnsi="Times New Roman"/>
          <w:sz w:val="28"/>
          <w:szCs w:val="28"/>
        </w:rPr>
        <w:t>составе</w:t>
      </w:r>
      <w:proofErr w:type="spellEnd"/>
      <w:r w:rsidR="0032024B" w:rsidRPr="0032024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2024B" w:rsidRPr="0032024B">
        <w:rPr>
          <w:rFonts w:ascii="Times New Roman" w:hAnsi="Times New Roman"/>
          <w:sz w:val="28"/>
          <w:szCs w:val="28"/>
        </w:rPr>
        <w:t>здания</w:t>
      </w:r>
      <w:proofErr w:type="spellEnd"/>
      <w:r w:rsidR="0032024B" w:rsidRPr="0032024B">
        <w:rPr>
          <w:rFonts w:ascii="Times New Roman" w:hAnsi="Times New Roman"/>
          <w:sz w:val="28"/>
          <w:szCs w:val="28"/>
        </w:rPr>
        <w:t xml:space="preserve"> МТМ, здания сторожки, здания конторы,</w:t>
      </w:r>
      <w:r w:rsidR="0032024B">
        <w:rPr>
          <w:rFonts w:ascii="Times New Roman" w:hAnsi="Times New Roman"/>
          <w:sz w:val="28"/>
          <w:szCs w:val="28"/>
        </w:rPr>
        <w:t xml:space="preserve"> </w:t>
      </w:r>
      <w:r w:rsidR="0032024B" w:rsidRPr="0032024B">
        <w:rPr>
          <w:rFonts w:ascii="Times New Roman" w:hAnsi="Times New Roman"/>
          <w:sz w:val="28"/>
          <w:szCs w:val="28"/>
        </w:rPr>
        <w:t>строений и сооружений</w:t>
      </w:r>
      <w:r w:rsidR="00536055" w:rsidRPr="00265C77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536055" w:rsidRPr="00265C77">
        <w:rPr>
          <w:rFonts w:ascii="Times New Roman" w:eastAsia="Segoe UI Emoji" w:hAnsi="Times New Roman"/>
          <w:color w:val="000000" w:themeColor="text1"/>
          <w:sz w:val="28"/>
          <w:szCs w:val="28"/>
        </w:rPr>
        <w:t xml:space="preserve">, </w:t>
      </w:r>
      <w:r w:rsidR="0032024B">
        <w:rPr>
          <w:rFonts w:ascii="Times New Roman" w:eastAsia="Segoe UI Emoji" w:hAnsi="Times New Roman"/>
          <w:color w:val="000000" w:themeColor="text1"/>
          <w:sz w:val="28"/>
          <w:szCs w:val="28"/>
        </w:rPr>
        <w:t>и п</w:t>
      </w:r>
      <w:r w:rsidR="00536055" w:rsidRPr="00265C77">
        <w:rPr>
          <w:rFonts w:ascii="Times New Roman" w:hAnsi="Times New Roman"/>
          <w:color w:val="000000" w:themeColor="text1"/>
          <w:sz w:val="28"/>
          <w:szCs w:val="28"/>
        </w:rPr>
        <w:t xml:space="preserve">рисоединения прилегающей территории площадью </w:t>
      </w:r>
      <w:r w:rsidR="0032024B">
        <w:rPr>
          <w:rFonts w:ascii="Times New Roman" w:hAnsi="Times New Roman"/>
          <w:color w:val="000000" w:themeColor="text1"/>
          <w:sz w:val="28"/>
          <w:szCs w:val="28"/>
        </w:rPr>
        <w:t>22013</w:t>
      </w:r>
      <w:r w:rsidR="00536055" w:rsidRPr="00265C77">
        <w:rPr>
          <w:rFonts w:ascii="Times New Roman" w:hAnsi="Times New Roman"/>
          <w:color w:val="000000" w:themeColor="text1"/>
          <w:sz w:val="28"/>
          <w:szCs w:val="28"/>
        </w:rPr>
        <w:t xml:space="preserve">,0 </w:t>
      </w:r>
      <w:proofErr w:type="spellStart"/>
      <w:r w:rsidR="00536055" w:rsidRPr="00265C77">
        <w:rPr>
          <w:rFonts w:ascii="Times New Roman" w:hAnsi="Times New Roman"/>
          <w:color w:val="000000" w:themeColor="text1"/>
          <w:sz w:val="28"/>
          <w:szCs w:val="28"/>
        </w:rPr>
        <w:t>кв.м</w:t>
      </w:r>
      <w:proofErr w:type="spellEnd"/>
      <w:r w:rsidR="00265C77" w:rsidRPr="00265C77">
        <w:rPr>
          <w:rFonts w:ascii="Times New Roman" w:hAnsi="Times New Roman"/>
          <w:bCs/>
          <w:sz w:val="28"/>
          <w:szCs w:val="28"/>
        </w:rPr>
        <w:t>.;</w:t>
      </w:r>
      <w:r w:rsidR="00084C8C" w:rsidRPr="00265C77">
        <w:rPr>
          <w:rFonts w:ascii="Times New Roman" w:hAnsi="Times New Roman"/>
          <w:bCs/>
          <w:sz w:val="28"/>
          <w:szCs w:val="28"/>
        </w:rPr>
        <w:t xml:space="preserve"> </w:t>
      </w:r>
      <w:r w:rsidR="00DC5524">
        <w:rPr>
          <w:rFonts w:ascii="Times New Roman" w:hAnsi="Times New Roman"/>
          <w:bCs/>
          <w:sz w:val="28"/>
          <w:szCs w:val="28"/>
        </w:rPr>
        <w:t xml:space="preserve">Планируемое использование участка – </w:t>
      </w:r>
      <w:r w:rsidR="00DC5524" w:rsidRPr="00DC5524">
        <w:rPr>
          <w:rFonts w:ascii="Times New Roman" w:hAnsi="Times New Roman"/>
          <w:b/>
          <w:sz w:val="28"/>
          <w:szCs w:val="28"/>
        </w:rPr>
        <w:t>для сельскохозяйственного производства</w:t>
      </w:r>
      <w:r w:rsidR="00DC5524">
        <w:rPr>
          <w:rFonts w:ascii="Times New Roman" w:hAnsi="Times New Roman"/>
          <w:bCs/>
          <w:sz w:val="28"/>
          <w:szCs w:val="28"/>
        </w:rPr>
        <w:t>.</w:t>
      </w:r>
    </w:p>
    <w:p w14:paraId="29BFE41E" w14:textId="2F25E254" w:rsidR="00DC5524" w:rsidRPr="00DC5524" w:rsidRDefault="00536055" w:rsidP="00DC5524">
      <w:pPr>
        <w:ind w:left="426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2)</w:t>
      </w:r>
      <w:r w:rsidR="00171015" w:rsidRPr="00187124">
        <w:rPr>
          <w:rFonts w:ascii="Times New Roman" w:hAnsi="Times New Roman"/>
          <w:bCs/>
          <w:sz w:val="28"/>
          <w:szCs w:val="28"/>
        </w:rPr>
        <w:t xml:space="preserve"> </w:t>
      </w:r>
      <w:bookmarkStart w:id="3" w:name="_Hlk150633358"/>
      <w:r w:rsidR="00DC5524">
        <w:rPr>
          <w:rFonts w:ascii="Times New Roman" w:hAnsi="Times New Roman"/>
          <w:bCs/>
          <w:sz w:val="28"/>
          <w:szCs w:val="28"/>
        </w:rPr>
        <w:t xml:space="preserve">образование земельного участка ЗУ 2 площадью 5146,0 путем уточнения расположения и границ земельного участка </w:t>
      </w:r>
      <w:bookmarkStart w:id="4" w:name="_GoBack"/>
      <w:r w:rsidR="00DC5524">
        <w:rPr>
          <w:rFonts w:ascii="Times New Roman" w:hAnsi="Times New Roman"/>
          <w:bCs/>
          <w:sz w:val="28"/>
          <w:szCs w:val="28"/>
        </w:rPr>
        <w:t>3</w:t>
      </w:r>
      <w:r w:rsidR="00DC5524">
        <w:rPr>
          <w:rFonts w:ascii="Times New Roman" w:hAnsi="Times New Roman"/>
          <w:bCs/>
          <w:color w:val="000000"/>
          <w:sz w:val="28"/>
          <w:szCs w:val="28"/>
        </w:rPr>
        <w:t xml:space="preserve">4:03:060001:497 </w:t>
      </w:r>
      <w:bookmarkEnd w:id="4"/>
      <w:r w:rsidR="00DC5524">
        <w:rPr>
          <w:rFonts w:ascii="Times New Roman" w:hAnsi="Times New Roman"/>
          <w:bCs/>
          <w:color w:val="000000"/>
          <w:sz w:val="28"/>
          <w:szCs w:val="28"/>
        </w:rPr>
        <w:t xml:space="preserve">площадью 5144,0 </w:t>
      </w:r>
      <w:proofErr w:type="spellStart"/>
      <w:r w:rsidR="00DC5524">
        <w:rPr>
          <w:rFonts w:ascii="Times New Roman" w:hAnsi="Times New Roman"/>
          <w:bCs/>
          <w:color w:val="000000"/>
          <w:sz w:val="28"/>
          <w:szCs w:val="28"/>
        </w:rPr>
        <w:t>кв.м</w:t>
      </w:r>
      <w:proofErr w:type="spellEnd"/>
      <w:r w:rsidR="00DC5524">
        <w:rPr>
          <w:rFonts w:ascii="Times New Roman" w:hAnsi="Times New Roman"/>
          <w:bCs/>
          <w:color w:val="000000"/>
          <w:sz w:val="28"/>
          <w:szCs w:val="28"/>
        </w:rPr>
        <w:t>.</w:t>
      </w:r>
      <w:r w:rsidR="00187124" w:rsidRPr="00187124">
        <w:rPr>
          <w:rFonts w:ascii="Times New Roman" w:hAnsi="Times New Roman"/>
          <w:bCs/>
          <w:sz w:val="28"/>
          <w:szCs w:val="28"/>
        </w:rPr>
        <w:t>.</w:t>
      </w:r>
      <w:r w:rsidR="00265C77">
        <w:rPr>
          <w:rFonts w:ascii="Times New Roman" w:hAnsi="Times New Roman"/>
          <w:bCs/>
          <w:sz w:val="28"/>
          <w:szCs w:val="28"/>
        </w:rPr>
        <w:t>;</w:t>
      </w:r>
      <w:bookmarkEnd w:id="3"/>
      <w:r w:rsidR="00171015" w:rsidRPr="00187124">
        <w:rPr>
          <w:rFonts w:ascii="Times New Roman" w:hAnsi="Times New Roman"/>
          <w:bCs/>
          <w:sz w:val="28"/>
          <w:szCs w:val="28"/>
        </w:rPr>
        <w:t xml:space="preserve"> </w:t>
      </w:r>
      <w:r w:rsidR="00DC5524">
        <w:rPr>
          <w:rFonts w:ascii="Times New Roman" w:hAnsi="Times New Roman"/>
          <w:bCs/>
          <w:sz w:val="28"/>
          <w:szCs w:val="28"/>
        </w:rPr>
        <w:t xml:space="preserve">Планируемое использование участка – </w:t>
      </w:r>
      <w:r w:rsidR="00DC5524" w:rsidRPr="00DC5524">
        <w:rPr>
          <w:rFonts w:ascii="Times New Roman" w:hAnsi="Times New Roman"/>
          <w:b/>
          <w:bCs/>
          <w:sz w:val="28"/>
          <w:szCs w:val="28"/>
        </w:rPr>
        <w:t>для</w:t>
      </w:r>
      <w:r w:rsidR="00DC5524" w:rsidRPr="00DC552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DC5524" w:rsidRPr="00DC5524">
        <w:rPr>
          <w:rFonts w:ascii="Times New Roman" w:hAnsi="Times New Roman"/>
          <w:b/>
          <w:bCs/>
          <w:color w:val="000000"/>
          <w:sz w:val="28"/>
          <w:szCs w:val="28"/>
        </w:rPr>
        <w:t>объектов коммунально-бытового назначения</w:t>
      </w:r>
      <w:r w:rsidR="00DC5524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</w:p>
    <w:p w14:paraId="61183AA3" w14:textId="064BA0EC" w:rsidR="00265C77" w:rsidRDefault="00536055" w:rsidP="006C532F">
      <w:pPr>
        <w:pStyle w:val="ac"/>
        <w:tabs>
          <w:tab w:val="left" w:pos="9923"/>
        </w:tabs>
        <w:spacing w:line="276" w:lineRule="auto"/>
        <w:ind w:left="426" w:right="284" w:firstLine="0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3)</w:t>
      </w:r>
      <w:r w:rsidR="00171015" w:rsidRPr="00187124">
        <w:rPr>
          <w:rFonts w:ascii="Times New Roman" w:hAnsi="Times New Roman"/>
          <w:bCs/>
          <w:sz w:val="28"/>
          <w:szCs w:val="28"/>
        </w:rPr>
        <w:t xml:space="preserve"> образуемы</w:t>
      </w:r>
      <w:r>
        <w:rPr>
          <w:rFonts w:ascii="Times New Roman" w:hAnsi="Times New Roman"/>
          <w:bCs/>
          <w:sz w:val="28"/>
          <w:szCs w:val="28"/>
        </w:rPr>
        <w:t>й</w:t>
      </w:r>
      <w:r w:rsidR="00171015" w:rsidRPr="00187124">
        <w:rPr>
          <w:rFonts w:ascii="Times New Roman" w:hAnsi="Times New Roman"/>
          <w:bCs/>
          <w:sz w:val="28"/>
          <w:szCs w:val="28"/>
        </w:rPr>
        <w:t xml:space="preserve"> земельны</w:t>
      </w:r>
      <w:r>
        <w:rPr>
          <w:rFonts w:ascii="Times New Roman" w:hAnsi="Times New Roman"/>
          <w:bCs/>
          <w:sz w:val="28"/>
          <w:szCs w:val="28"/>
        </w:rPr>
        <w:t>й</w:t>
      </w:r>
      <w:r w:rsidR="00171015" w:rsidRPr="00187124">
        <w:rPr>
          <w:rFonts w:ascii="Times New Roman" w:hAnsi="Times New Roman"/>
          <w:bCs/>
          <w:sz w:val="28"/>
          <w:szCs w:val="28"/>
        </w:rPr>
        <w:t xml:space="preserve"> участ</w:t>
      </w:r>
      <w:r>
        <w:rPr>
          <w:rFonts w:ascii="Times New Roman" w:hAnsi="Times New Roman"/>
          <w:bCs/>
          <w:sz w:val="28"/>
          <w:szCs w:val="28"/>
        </w:rPr>
        <w:t>ок</w:t>
      </w:r>
      <w:r w:rsidR="00171015" w:rsidRPr="00187124">
        <w:rPr>
          <w:rFonts w:ascii="Times New Roman" w:hAnsi="Times New Roman"/>
          <w:bCs/>
          <w:sz w:val="28"/>
          <w:szCs w:val="28"/>
        </w:rPr>
        <w:t xml:space="preserve"> ЗУ 3 площадью</w:t>
      </w:r>
      <w:r w:rsidR="0017101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DC5524">
        <w:rPr>
          <w:rFonts w:ascii="Times New Roman" w:hAnsi="Times New Roman"/>
          <w:bCs/>
          <w:color w:val="000000"/>
          <w:sz w:val="28"/>
          <w:szCs w:val="28"/>
        </w:rPr>
        <w:t>18815</w:t>
      </w:r>
      <w:r>
        <w:rPr>
          <w:rFonts w:ascii="Times New Roman" w:hAnsi="Times New Roman"/>
          <w:bCs/>
          <w:color w:val="000000"/>
          <w:sz w:val="28"/>
          <w:szCs w:val="28"/>
        </w:rPr>
        <w:t>,0</w:t>
      </w:r>
      <w:r w:rsidR="00187124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="00187124">
        <w:rPr>
          <w:rFonts w:ascii="Times New Roman" w:hAnsi="Times New Roman"/>
          <w:bCs/>
          <w:color w:val="000000"/>
          <w:sz w:val="28"/>
          <w:szCs w:val="28"/>
        </w:rPr>
        <w:t>кв.м</w:t>
      </w:r>
      <w:proofErr w:type="spellEnd"/>
      <w:r w:rsidR="00187124">
        <w:rPr>
          <w:rFonts w:ascii="Times New Roman" w:hAnsi="Times New Roman"/>
          <w:bCs/>
          <w:color w:val="000000"/>
          <w:sz w:val="28"/>
          <w:szCs w:val="28"/>
        </w:rPr>
        <w:t>.</w:t>
      </w:r>
      <w:r w:rsidR="00265C77">
        <w:rPr>
          <w:rFonts w:ascii="Times New Roman" w:hAnsi="Times New Roman"/>
          <w:bCs/>
          <w:color w:val="000000"/>
          <w:sz w:val="28"/>
          <w:szCs w:val="28"/>
        </w:rPr>
        <w:t>;</w:t>
      </w:r>
    </w:p>
    <w:p w14:paraId="277740B7" w14:textId="1A73D590" w:rsidR="00265C77" w:rsidRDefault="00265C77" w:rsidP="006C532F">
      <w:pPr>
        <w:pStyle w:val="ac"/>
        <w:tabs>
          <w:tab w:val="left" w:pos="9923"/>
        </w:tabs>
        <w:spacing w:line="276" w:lineRule="auto"/>
        <w:ind w:left="426" w:right="284" w:firstLine="0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4) </w:t>
      </w:r>
      <w:r w:rsidRPr="00187124">
        <w:rPr>
          <w:rFonts w:ascii="Times New Roman" w:hAnsi="Times New Roman"/>
          <w:bCs/>
          <w:sz w:val="28"/>
          <w:szCs w:val="28"/>
        </w:rPr>
        <w:t>образуемы</w:t>
      </w:r>
      <w:r>
        <w:rPr>
          <w:rFonts w:ascii="Times New Roman" w:hAnsi="Times New Roman"/>
          <w:bCs/>
          <w:sz w:val="28"/>
          <w:szCs w:val="28"/>
        </w:rPr>
        <w:t>й</w:t>
      </w:r>
      <w:r w:rsidRPr="00187124">
        <w:rPr>
          <w:rFonts w:ascii="Times New Roman" w:hAnsi="Times New Roman"/>
          <w:bCs/>
          <w:sz w:val="28"/>
          <w:szCs w:val="28"/>
        </w:rPr>
        <w:t xml:space="preserve"> земельны</w:t>
      </w:r>
      <w:r>
        <w:rPr>
          <w:rFonts w:ascii="Times New Roman" w:hAnsi="Times New Roman"/>
          <w:bCs/>
          <w:sz w:val="28"/>
          <w:szCs w:val="28"/>
        </w:rPr>
        <w:t>й</w:t>
      </w:r>
      <w:r w:rsidRPr="00187124">
        <w:rPr>
          <w:rFonts w:ascii="Times New Roman" w:hAnsi="Times New Roman"/>
          <w:bCs/>
          <w:sz w:val="28"/>
          <w:szCs w:val="28"/>
        </w:rPr>
        <w:t xml:space="preserve"> участ</w:t>
      </w:r>
      <w:r>
        <w:rPr>
          <w:rFonts w:ascii="Times New Roman" w:hAnsi="Times New Roman"/>
          <w:bCs/>
          <w:sz w:val="28"/>
          <w:szCs w:val="28"/>
        </w:rPr>
        <w:t>ок</w:t>
      </w:r>
      <w:r w:rsidRPr="00187124">
        <w:rPr>
          <w:rFonts w:ascii="Times New Roman" w:hAnsi="Times New Roman"/>
          <w:bCs/>
          <w:sz w:val="28"/>
          <w:szCs w:val="28"/>
        </w:rPr>
        <w:t xml:space="preserve"> ЗУ </w:t>
      </w:r>
      <w:r>
        <w:rPr>
          <w:rFonts w:ascii="Times New Roman" w:hAnsi="Times New Roman"/>
          <w:bCs/>
          <w:sz w:val="28"/>
          <w:szCs w:val="28"/>
        </w:rPr>
        <w:t>4</w:t>
      </w:r>
      <w:r w:rsidRPr="00187124">
        <w:rPr>
          <w:rFonts w:ascii="Times New Roman" w:hAnsi="Times New Roman"/>
          <w:bCs/>
          <w:sz w:val="28"/>
          <w:szCs w:val="28"/>
        </w:rPr>
        <w:t xml:space="preserve"> площадью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DC5524">
        <w:rPr>
          <w:rFonts w:ascii="Times New Roman" w:hAnsi="Times New Roman"/>
          <w:bCs/>
          <w:color w:val="000000"/>
          <w:sz w:val="28"/>
          <w:szCs w:val="28"/>
        </w:rPr>
        <w:t>18058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,0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>.;</w:t>
      </w:r>
    </w:p>
    <w:p w14:paraId="0990A649" w14:textId="1C245809" w:rsidR="002B5F2D" w:rsidRPr="00265C77" w:rsidRDefault="002B5F2D" w:rsidP="002B5F2D">
      <w:pPr>
        <w:ind w:left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Планируемое использование участк</w:t>
      </w:r>
      <w:r>
        <w:rPr>
          <w:rFonts w:ascii="Times New Roman" w:hAnsi="Times New Roman"/>
          <w:bCs/>
          <w:sz w:val="28"/>
          <w:szCs w:val="28"/>
        </w:rPr>
        <w:t>ов</w:t>
      </w:r>
      <w:r>
        <w:rPr>
          <w:rFonts w:ascii="Times New Roman" w:hAnsi="Times New Roman"/>
          <w:bCs/>
          <w:sz w:val="28"/>
          <w:szCs w:val="28"/>
        </w:rPr>
        <w:t xml:space="preserve"> – </w:t>
      </w:r>
      <w:r w:rsidRPr="00DC5524">
        <w:rPr>
          <w:rFonts w:ascii="Times New Roman" w:hAnsi="Times New Roman"/>
          <w:b/>
          <w:sz w:val="28"/>
          <w:szCs w:val="28"/>
        </w:rPr>
        <w:t>для сельскохозяйственного производства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5E92DD52" w14:textId="4EE1258E" w:rsidR="00265C77" w:rsidRDefault="00265C77" w:rsidP="006C532F">
      <w:pPr>
        <w:pStyle w:val="ac"/>
        <w:tabs>
          <w:tab w:val="left" w:pos="9923"/>
        </w:tabs>
        <w:spacing w:line="276" w:lineRule="auto"/>
        <w:ind w:left="426" w:right="284" w:firstLine="0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3) </w:t>
      </w:r>
      <w:r w:rsidRPr="00187124">
        <w:rPr>
          <w:rFonts w:ascii="Times New Roman" w:hAnsi="Times New Roman"/>
          <w:bCs/>
          <w:sz w:val="28"/>
          <w:szCs w:val="28"/>
        </w:rPr>
        <w:t>образуемы</w:t>
      </w:r>
      <w:r>
        <w:rPr>
          <w:rFonts w:ascii="Times New Roman" w:hAnsi="Times New Roman"/>
          <w:bCs/>
          <w:sz w:val="28"/>
          <w:szCs w:val="28"/>
        </w:rPr>
        <w:t>й</w:t>
      </w:r>
      <w:r w:rsidRPr="00187124">
        <w:rPr>
          <w:rFonts w:ascii="Times New Roman" w:hAnsi="Times New Roman"/>
          <w:bCs/>
          <w:sz w:val="28"/>
          <w:szCs w:val="28"/>
        </w:rPr>
        <w:t xml:space="preserve"> земельны</w:t>
      </w:r>
      <w:r>
        <w:rPr>
          <w:rFonts w:ascii="Times New Roman" w:hAnsi="Times New Roman"/>
          <w:bCs/>
          <w:sz w:val="28"/>
          <w:szCs w:val="28"/>
        </w:rPr>
        <w:t>й</w:t>
      </w:r>
      <w:r w:rsidRPr="00187124">
        <w:rPr>
          <w:rFonts w:ascii="Times New Roman" w:hAnsi="Times New Roman"/>
          <w:bCs/>
          <w:sz w:val="28"/>
          <w:szCs w:val="28"/>
        </w:rPr>
        <w:t xml:space="preserve"> участ</w:t>
      </w:r>
      <w:r>
        <w:rPr>
          <w:rFonts w:ascii="Times New Roman" w:hAnsi="Times New Roman"/>
          <w:bCs/>
          <w:sz w:val="28"/>
          <w:szCs w:val="28"/>
        </w:rPr>
        <w:t>ок</w:t>
      </w:r>
      <w:r w:rsidRPr="00187124">
        <w:rPr>
          <w:rFonts w:ascii="Times New Roman" w:hAnsi="Times New Roman"/>
          <w:bCs/>
          <w:sz w:val="28"/>
          <w:szCs w:val="28"/>
        </w:rPr>
        <w:t xml:space="preserve"> ЗУ </w:t>
      </w:r>
      <w:r>
        <w:rPr>
          <w:rFonts w:ascii="Times New Roman" w:hAnsi="Times New Roman"/>
          <w:bCs/>
          <w:sz w:val="28"/>
          <w:szCs w:val="28"/>
        </w:rPr>
        <w:t>5</w:t>
      </w:r>
      <w:r w:rsidRPr="00187124">
        <w:rPr>
          <w:rFonts w:ascii="Times New Roman" w:hAnsi="Times New Roman"/>
          <w:bCs/>
          <w:sz w:val="28"/>
          <w:szCs w:val="28"/>
        </w:rPr>
        <w:t xml:space="preserve"> площадью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DC5524">
        <w:rPr>
          <w:rFonts w:ascii="Times New Roman" w:hAnsi="Times New Roman"/>
          <w:bCs/>
          <w:color w:val="000000"/>
          <w:sz w:val="28"/>
          <w:szCs w:val="28"/>
        </w:rPr>
        <w:t>2345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,0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>.;</w:t>
      </w:r>
    </w:p>
    <w:p w14:paraId="3B96C0BC" w14:textId="38921854" w:rsidR="00265C77" w:rsidRPr="00265C77" w:rsidRDefault="00265C77" w:rsidP="006C532F">
      <w:pPr>
        <w:pStyle w:val="ac"/>
        <w:tabs>
          <w:tab w:val="left" w:pos="9923"/>
        </w:tabs>
        <w:spacing w:line="276" w:lineRule="auto"/>
        <w:ind w:left="426" w:right="284" w:firstLine="0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6) </w:t>
      </w:r>
      <w:r w:rsidRPr="00187124">
        <w:rPr>
          <w:rFonts w:ascii="Times New Roman" w:hAnsi="Times New Roman"/>
          <w:bCs/>
          <w:sz w:val="28"/>
          <w:szCs w:val="28"/>
        </w:rPr>
        <w:t>образуемы</w:t>
      </w:r>
      <w:r>
        <w:rPr>
          <w:rFonts w:ascii="Times New Roman" w:hAnsi="Times New Roman"/>
          <w:bCs/>
          <w:sz w:val="28"/>
          <w:szCs w:val="28"/>
        </w:rPr>
        <w:t>й</w:t>
      </w:r>
      <w:r w:rsidRPr="00187124">
        <w:rPr>
          <w:rFonts w:ascii="Times New Roman" w:hAnsi="Times New Roman"/>
          <w:bCs/>
          <w:sz w:val="28"/>
          <w:szCs w:val="28"/>
        </w:rPr>
        <w:t xml:space="preserve"> земельны</w:t>
      </w:r>
      <w:r>
        <w:rPr>
          <w:rFonts w:ascii="Times New Roman" w:hAnsi="Times New Roman"/>
          <w:bCs/>
          <w:sz w:val="28"/>
          <w:szCs w:val="28"/>
        </w:rPr>
        <w:t>й</w:t>
      </w:r>
      <w:r w:rsidRPr="00187124">
        <w:rPr>
          <w:rFonts w:ascii="Times New Roman" w:hAnsi="Times New Roman"/>
          <w:bCs/>
          <w:sz w:val="28"/>
          <w:szCs w:val="28"/>
        </w:rPr>
        <w:t xml:space="preserve"> участ</w:t>
      </w:r>
      <w:r>
        <w:rPr>
          <w:rFonts w:ascii="Times New Roman" w:hAnsi="Times New Roman"/>
          <w:bCs/>
          <w:sz w:val="28"/>
          <w:szCs w:val="28"/>
        </w:rPr>
        <w:t>ок</w:t>
      </w:r>
      <w:r w:rsidRPr="00187124">
        <w:rPr>
          <w:rFonts w:ascii="Times New Roman" w:hAnsi="Times New Roman"/>
          <w:bCs/>
          <w:sz w:val="28"/>
          <w:szCs w:val="28"/>
        </w:rPr>
        <w:t xml:space="preserve"> ЗУ </w:t>
      </w:r>
      <w:r>
        <w:rPr>
          <w:rFonts w:ascii="Times New Roman" w:hAnsi="Times New Roman"/>
          <w:bCs/>
          <w:sz w:val="28"/>
          <w:szCs w:val="28"/>
        </w:rPr>
        <w:t>6</w:t>
      </w:r>
      <w:r w:rsidRPr="00187124">
        <w:rPr>
          <w:rFonts w:ascii="Times New Roman" w:hAnsi="Times New Roman"/>
          <w:bCs/>
          <w:sz w:val="28"/>
          <w:szCs w:val="28"/>
        </w:rPr>
        <w:t xml:space="preserve"> площадью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2B5F2D">
        <w:rPr>
          <w:rFonts w:ascii="Times New Roman" w:hAnsi="Times New Roman"/>
          <w:bCs/>
          <w:color w:val="000000"/>
          <w:sz w:val="28"/>
          <w:szCs w:val="28"/>
        </w:rPr>
        <w:t>2443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,0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>.;</w:t>
      </w:r>
    </w:p>
    <w:p w14:paraId="18DDF377" w14:textId="1C739F19" w:rsidR="00265C77" w:rsidRDefault="00265C77" w:rsidP="006C532F">
      <w:pPr>
        <w:pStyle w:val="ac"/>
        <w:tabs>
          <w:tab w:val="left" w:pos="9923"/>
        </w:tabs>
        <w:spacing w:line="276" w:lineRule="auto"/>
        <w:ind w:left="426" w:right="284" w:firstLine="0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7) </w:t>
      </w:r>
      <w:r w:rsidRPr="00187124">
        <w:rPr>
          <w:rFonts w:ascii="Times New Roman" w:hAnsi="Times New Roman"/>
          <w:bCs/>
          <w:sz w:val="28"/>
          <w:szCs w:val="28"/>
        </w:rPr>
        <w:t>образуемы</w:t>
      </w:r>
      <w:r>
        <w:rPr>
          <w:rFonts w:ascii="Times New Roman" w:hAnsi="Times New Roman"/>
          <w:bCs/>
          <w:sz w:val="28"/>
          <w:szCs w:val="28"/>
        </w:rPr>
        <w:t>й</w:t>
      </w:r>
      <w:r w:rsidRPr="00187124">
        <w:rPr>
          <w:rFonts w:ascii="Times New Roman" w:hAnsi="Times New Roman"/>
          <w:bCs/>
          <w:sz w:val="28"/>
          <w:szCs w:val="28"/>
        </w:rPr>
        <w:t xml:space="preserve"> земельны</w:t>
      </w:r>
      <w:r>
        <w:rPr>
          <w:rFonts w:ascii="Times New Roman" w:hAnsi="Times New Roman"/>
          <w:bCs/>
          <w:sz w:val="28"/>
          <w:szCs w:val="28"/>
        </w:rPr>
        <w:t>й</w:t>
      </w:r>
      <w:r w:rsidRPr="00187124">
        <w:rPr>
          <w:rFonts w:ascii="Times New Roman" w:hAnsi="Times New Roman"/>
          <w:bCs/>
          <w:sz w:val="28"/>
          <w:szCs w:val="28"/>
        </w:rPr>
        <w:t xml:space="preserve"> участ</w:t>
      </w:r>
      <w:r>
        <w:rPr>
          <w:rFonts w:ascii="Times New Roman" w:hAnsi="Times New Roman"/>
          <w:bCs/>
          <w:sz w:val="28"/>
          <w:szCs w:val="28"/>
        </w:rPr>
        <w:t>ок</w:t>
      </w:r>
      <w:r w:rsidRPr="00187124">
        <w:rPr>
          <w:rFonts w:ascii="Times New Roman" w:hAnsi="Times New Roman"/>
          <w:bCs/>
          <w:sz w:val="28"/>
          <w:szCs w:val="28"/>
        </w:rPr>
        <w:t xml:space="preserve"> ЗУ </w:t>
      </w:r>
      <w:r>
        <w:rPr>
          <w:rFonts w:ascii="Times New Roman" w:hAnsi="Times New Roman"/>
          <w:bCs/>
          <w:sz w:val="28"/>
          <w:szCs w:val="28"/>
        </w:rPr>
        <w:t>7</w:t>
      </w:r>
      <w:r w:rsidRPr="00187124">
        <w:rPr>
          <w:rFonts w:ascii="Times New Roman" w:hAnsi="Times New Roman"/>
          <w:bCs/>
          <w:sz w:val="28"/>
          <w:szCs w:val="28"/>
        </w:rPr>
        <w:t xml:space="preserve"> площадью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2B5F2D">
        <w:rPr>
          <w:rFonts w:ascii="Times New Roman" w:hAnsi="Times New Roman"/>
          <w:bCs/>
          <w:color w:val="000000"/>
          <w:sz w:val="28"/>
          <w:szCs w:val="28"/>
        </w:rPr>
        <w:t>2113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,0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>.;</w:t>
      </w:r>
    </w:p>
    <w:p w14:paraId="4794F09D" w14:textId="050A3EAC" w:rsidR="00265C77" w:rsidRDefault="00265C77" w:rsidP="006C532F">
      <w:pPr>
        <w:pStyle w:val="ac"/>
        <w:tabs>
          <w:tab w:val="left" w:pos="9923"/>
        </w:tabs>
        <w:spacing w:line="276" w:lineRule="auto"/>
        <w:ind w:left="426" w:right="284" w:firstLine="0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8)  </w:t>
      </w:r>
      <w:r w:rsidRPr="00187124">
        <w:rPr>
          <w:rFonts w:ascii="Times New Roman" w:hAnsi="Times New Roman"/>
          <w:bCs/>
          <w:sz w:val="28"/>
          <w:szCs w:val="28"/>
        </w:rPr>
        <w:t>образуемы</w:t>
      </w:r>
      <w:r>
        <w:rPr>
          <w:rFonts w:ascii="Times New Roman" w:hAnsi="Times New Roman"/>
          <w:bCs/>
          <w:sz w:val="28"/>
          <w:szCs w:val="28"/>
        </w:rPr>
        <w:t>й</w:t>
      </w:r>
      <w:r w:rsidRPr="00187124">
        <w:rPr>
          <w:rFonts w:ascii="Times New Roman" w:hAnsi="Times New Roman"/>
          <w:bCs/>
          <w:sz w:val="28"/>
          <w:szCs w:val="28"/>
        </w:rPr>
        <w:t xml:space="preserve"> земельны</w:t>
      </w:r>
      <w:r>
        <w:rPr>
          <w:rFonts w:ascii="Times New Roman" w:hAnsi="Times New Roman"/>
          <w:bCs/>
          <w:sz w:val="28"/>
          <w:szCs w:val="28"/>
        </w:rPr>
        <w:t>й</w:t>
      </w:r>
      <w:r w:rsidRPr="00187124">
        <w:rPr>
          <w:rFonts w:ascii="Times New Roman" w:hAnsi="Times New Roman"/>
          <w:bCs/>
          <w:sz w:val="28"/>
          <w:szCs w:val="28"/>
        </w:rPr>
        <w:t xml:space="preserve"> участ</w:t>
      </w:r>
      <w:r>
        <w:rPr>
          <w:rFonts w:ascii="Times New Roman" w:hAnsi="Times New Roman"/>
          <w:bCs/>
          <w:sz w:val="28"/>
          <w:szCs w:val="28"/>
        </w:rPr>
        <w:t>ок</w:t>
      </w:r>
      <w:r w:rsidRPr="00187124">
        <w:rPr>
          <w:rFonts w:ascii="Times New Roman" w:hAnsi="Times New Roman"/>
          <w:bCs/>
          <w:sz w:val="28"/>
          <w:szCs w:val="28"/>
        </w:rPr>
        <w:t xml:space="preserve"> ЗУ </w:t>
      </w:r>
      <w:r>
        <w:rPr>
          <w:rFonts w:ascii="Times New Roman" w:hAnsi="Times New Roman"/>
          <w:bCs/>
          <w:sz w:val="28"/>
          <w:szCs w:val="28"/>
        </w:rPr>
        <w:t>8</w:t>
      </w:r>
      <w:r w:rsidRPr="00187124">
        <w:rPr>
          <w:rFonts w:ascii="Times New Roman" w:hAnsi="Times New Roman"/>
          <w:bCs/>
          <w:sz w:val="28"/>
          <w:szCs w:val="28"/>
        </w:rPr>
        <w:t xml:space="preserve"> площадью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2B5F2D">
        <w:rPr>
          <w:rFonts w:ascii="Times New Roman" w:hAnsi="Times New Roman"/>
          <w:bCs/>
          <w:color w:val="000000"/>
          <w:sz w:val="28"/>
          <w:szCs w:val="28"/>
        </w:rPr>
        <w:t>2006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,0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>.;</w:t>
      </w:r>
    </w:p>
    <w:p w14:paraId="65FF0C07" w14:textId="2BEDA155" w:rsidR="00265C77" w:rsidRDefault="00265C77" w:rsidP="006C532F">
      <w:pPr>
        <w:pStyle w:val="ac"/>
        <w:tabs>
          <w:tab w:val="left" w:pos="9923"/>
        </w:tabs>
        <w:spacing w:line="276" w:lineRule="auto"/>
        <w:ind w:left="426" w:right="284" w:firstLine="0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9) </w:t>
      </w:r>
      <w:r w:rsidRPr="00187124">
        <w:rPr>
          <w:rFonts w:ascii="Times New Roman" w:hAnsi="Times New Roman"/>
          <w:bCs/>
          <w:sz w:val="28"/>
          <w:szCs w:val="28"/>
        </w:rPr>
        <w:t>образуемы</w:t>
      </w:r>
      <w:r>
        <w:rPr>
          <w:rFonts w:ascii="Times New Roman" w:hAnsi="Times New Roman"/>
          <w:bCs/>
          <w:sz w:val="28"/>
          <w:szCs w:val="28"/>
        </w:rPr>
        <w:t>й</w:t>
      </w:r>
      <w:r w:rsidRPr="00187124">
        <w:rPr>
          <w:rFonts w:ascii="Times New Roman" w:hAnsi="Times New Roman"/>
          <w:bCs/>
          <w:sz w:val="28"/>
          <w:szCs w:val="28"/>
        </w:rPr>
        <w:t xml:space="preserve"> земельны</w:t>
      </w:r>
      <w:r>
        <w:rPr>
          <w:rFonts w:ascii="Times New Roman" w:hAnsi="Times New Roman"/>
          <w:bCs/>
          <w:sz w:val="28"/>
          <w:szCs w:val="28"/>
        </w:rPr>
        <w:t>й</w:t>
      </w:r>
      <w:r w:rsidRPr="00187124">
        <w:rPr>
          <w:rFonts w:ascii="Times New Roman" w:hAnsi="Times New Roman"/>
          <w:bCs/>
          <w:sz w:val="28"/>
          <w:szCs w:val="28"/>
        </w:rPr>
        <w:t xml:space="preserve"> участ</w:t>
      </w:r>
      <w:r>
        <w:rPr>
          <w:rFonts w:ascii="Times New Roman" w:hAnsi="Times New Roman"/>
          <w:bCs/>
          <w:sz w:val="28"/>
          <w:szCs w:val="28"/>
        </w:rPr>
        <w:t>ок</w:t>
      </w:r>
      <w:r w:rsidRPr="00187124">
        <w:rPr>
          <w:rFonts w:ascii="Times New Roman" w:hAnsi="Times New Roman"/>
          <w:bCs/>
          <w:sz w:val="28"/>
          <w:szCs w:val="28"/>
        </w:rPr>
        <w:t xml:space="preserve"> ЗУ </w:t>
      </w:r>
      <w:r>
        <w:rPr>
          <w:rFonts w:ascii="Times New Roman" w:hAnsi="Times New Roman"/>
          <w:bCs/>
          <w:sz w:val="28"/>
          <w:szCs w:val="28"/>
        </w:rPr>
        <w:t xml:space="preserve">9 </w:t>
      </w:r>
      <w:r w:rsidRPr="00187124">
        <w:rPr>
          <w:rFonts w:ascii="Times New Roman" w:hAnsi="Times New Roman"/>
          <w:bCs/>
          <w:sz w:val="28"/>
          <w:szCs w:val="28"/>
        </w:rPr>
        <w:t>площадью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2B5F2D">
        <w:rPr>
          <w:rFonts w:ascii="Times New Roman" w:hAnsi="Times New Roman"/>
          <w:bCs/>
          <w:color w:val="000000"/>
          <w:sz w:val="28"/>
          <w:szCs w:val="28"/>
        </w:rPr>
        <w:t>2287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,0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>.;</w:t>
      </w:r>
    </w:p>
    <w:p w14:paraId="48116840" w14:textId="55BEBD63" w:rsidR="00265C77" w:rsidRDefault="00265C77" w:rsidP="006C532F">
      <w:pPr>
        <w:pStyle w:val="ac"/>
        <w:tabs>
          <w:tab w:val="left" w:pos="9923"/>
        </w:tabs>
        <w:spacing w:line="276" w:lineRule="auto"/>
        <w:ind w:left="426" w:right="284" w:firstLine="0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10) </w:t>
      </w:r>
      <w:r w:rsidRPr="00187124">
        <w:rPr>
          <w:rFonts w:ascii="Times New Roman" w:hAnsi="Times New Roman"/>
          <w:bCs/>
          <w:sz w:val="28"/>
          <w:szCs w:val="28"/>
        </w:rPr>
        <w:t>образуемы</w:t>
      </w:r>
      <w:r>
        <w:rPr>
          <w:rFonts w:ascii="Times New Roman" w:hAnsi="Times New Roman"/>
          <w:bCs/>
          <w:sz w:val="28"/>
          <w:szCs w:val="28"/>
        </w:rPr>
        <w:t>й</w:t>
      </w:r>
      <w:r w:rsidRPr="00187124">
        <w:rPr>
          <w:rFonts w:ascii="Times New Roman" w:hAnsi="Times New Roman"/>
          <w:bCs/>
          <w:sz w:val="28"/>
          <w:szCs w:val="28"/>
        </w:rPr>
        <w:t xml:space="preserve"> земельны</w:t>
      </w:r>
      <w:r>
        <w:rPr>
          <w:rFonts w:ascii="Times New Roman" w:hAnsi="Times New Roman"/>
          <w:bCs/>
          <w:sz w:val="28"/>
          <w:szCs w:val="28"/>
        </w:rPr>
        <w:t>й</w:t>
      </w:r>
      <w:r w:rsidRPr="00187124">
        <w:rPr>
          <w:rFonts w:ascii="Times New Roman" w:hAnsi="Times New Roman"/>
          <w:bCs/>
          <w:sz w:val="28"/>
          <w:szCs w:val="28"/>
        </w:rPr>
        <w:t xml:space="preserve"> участ</w:t>
      </w:r>
      <w:r>
        <w:rPr>
          <w:rFonts w:ascii="Times New Roman" w:hAnsi="Times New Roman"/>
          <w:bCs/>
          <w:sz w:val="28"/>
          <w:szCs w:val="28"/>
        </w:rPr>
        <w:t>ок</w:t>
      </w:r>
      <w:r w:rsidRPr="00187124">
        <w:rPr>
          <w:rFonts w:ascii="Times New Roman" w:hAnsi="Times New Roman"/>
          <w:bCs/>
          <w:sz w:val="28"/>
          <w:szCs w:val="28"/>
        </w:rPr>
        <w:t xml:space="preserve"> ЗУ </w:t>
      </w:r>
      <w:r>
        <w:rPr>
          <w:rFonts w:ascii="Times New Roman" w:hAnsi="Times New Roman"/>
          <w:bCs/>
          <w:sz w:val="28"/>
          <w:szCs w:val="28"/>
        </w:rPr>
        <w:t>10</w:t>
      </w:r>
      <w:r w:rsidRPr="00187124">
        <w:rPr>
          <w:rFonts w:ascii="Times New Roman" w:hAnsi="Times New Roman"/>
          <w:bCs/>
          <w:sz w:val="28"/>
          <w:szCs w:val="28"/>
        </w:rPr>
        <w:t xml:space="preserve"> площадью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2B5F2D">
        <w:rPr>
          <w:rFonts w:ascii="Times New Roman" w:hAnsi="Times New Roman"/>
          <w:bCs/>
          <w:color w:val="000000"/>
          <w:sz w:val="28"/>
          <w:szCs w:val="28"/>
        </w:rPr>
        <w:t>2401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,0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>.;</w:t>
      </w:r>
    </w:p>
    <w:p w14:paraId="0FE8CF2B" w14:textId="48E39FB2" w:rsidR="00DC5524" w:rsidRDefault="00DC5524" w:rsidP="00DC5524">
      <w:pPr>
        <w:pStyle w:val="ac"/>
        <w:tabs>
          <w:tab w:val="left" w:pos="9923"/>
        </w:tabs>
        <w:spacing w:line="276" w:lineRule="auto"/>
        <w:ind w:left="426" w:right="284" w:firstLine="0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) </w:t>
      </w:r>
      <w:r w:rsidRPr="00187124">
        <w:rPr>
          <w:rFonts w:ascii="Times New Roman" w:hAnsi="Times New Roman"/>
          <w:bCs/>
          <w:sz w:val="28"/>
          <w:szCs w:val="28"/>
        </w:rPr>
        <w:t>образуемы</w:t>
      </w:r>
      <w:r>
        <w:rPr>
          <w:rFonts w:ascii="Times New Roman" w:hAnsi="Times New Roman"/>
          <w:bCs/>
          <w:sz w:val="28"/>
          <w:szCs w:val="28"/>
        </w:rPr>
        <w:t>й</w:t>
      </w:r>
      <w:r w:rsidRPr="00187124">
        <w:rPr>
          <w:rFonts w:ascii="Times New Roman" w:hAnsi="Times New Roman"/>
          <w:bCs/>
          <w:sz w:val="28"/>
          <w:szCs w:val="28"/>
        </w:rPr>
        <w:t xml:space="preserve"> земельны</w:t>
      </w:r>
      <w:r>
        <w:rPr>
          <w:rFonts w:ascii="Times New Roman" w:hAnsi="Times New Roman"/>
          <w:bCs/>
          <w:sz w:val="28"/>
          <w:szCs w:val="28"/>
        </w:rPr>
        <w:t>й</w:t>
      </w:r>
      <w:r w:rsidRPr="00187124">
        <w:rPr>
          <w:rFonts w:ascii="Times New Roman" w:hAnsi="Times New Roman"/>
          <w:bCs/>
          <w:sz w:val="28"/>
          <w:szCs w:val="28"/>
        </w:rPr>
        <w:t xml:space="preserve"> участ</w:t>
      </w:r>
      <w:r>
        <w:rPr>
          <w:rFonts w:ascii="Times New Roman" w:hAnsi="Times New Roman"/>
          <w:bCs/>
          <w:sz w:val="28"/>
          <w:szCs w:val="28"/>
        </w:rPr>
        <w:t>ок</w:t>
      </w:r>
      <w:r w:rsidRPr="00187124">
        <w:rPr>
          <w:rFonts w:ascii="Times New Roman" w:hAnsi="Times New Roman"/>
          <w:bCs/>
          <w:sz w:val="28"/>
          <w:szCs w:val="28"/>
        </w:rPr>
        <w:t xml:space="preserve"> ЗУ </w:t>
      </w:r>
      <w:r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>1</w:t>
      </w:r>
      <w:r w:rsidRPr="00187124">
        <w:rPr>
          <w:rFonts w:ascii="Times New Roman" w:hAnsi="Times New Roman"/>
          <w:bCs/>
          <w:sz w:val="28"/>
          <w:szCs w:val="28"/>
        </w:rPr>
        <w:t xml:space="preserve"> площадью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2B5F2D">
        <w:rPr>
          <w:rFonts w:ascii="Times New Roman" w:hAnsi="Times New Roman"/>
          <w:bCs/>
          <w:color w:val="000000"/>
          <w:sz w:val="28"/>
          <w:szCs w:val="28"/>
        </w:rPr>
        <w:t>1896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,0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>.;</w:t>
      </w:r>
    </w:p>
    <w:p w14:paraId="71605A7E" w14:textId="67BF2D03" w:rsidR="00DC5524" w:rsidRDefault="00DC5524" w:rsidP="00DC5524">
      <w:pPr>
        <w:pStyle w:val="ac"/>
        <w:tabs>
          <w:tab w:val="left" w:pos="9923"/>
        </w:tabs>
        <w:spacing w:line="276" w:lineRule="auto"/>
        <w:ind w:left="426" w:right="284" w:firstLine="0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Cs/>
          <w:color w:val="000000"/>
          <w:sz w:val="28"/>
          <w:szCs w:val="28"/>
        </w:rPr>
        <w:t>2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) </w:t>
      </w:r>
      <w:r w:rsidRPr="00187124">
        <w:rPr>
          <w:rFonts w:ascii="Times New Roman" w:hAnsi="Times New Roman"/>
          <w:bCs/>
          <w:sz w:val="28"/>
          <w:szCs w:val="28"/>
        </w:rPr>
        <w:t>образуемы</w:t>
      </w:r>
      <w:r>
        <w:rPr>
          <w:rFonts w:ascii="Times New Roman" w:hAnsi="Times New Roman"/>
          <w:bCs/>
          <w:sz w:val="28"/>
          <w:szCs w:val="28"/>
        </w:rPr>
        <w:t>й</w:t>
      </w:r>
      <w:r w:rsidRPr="00187124">
        <w:rPr>
          <w:rFonts w:ascii="Times New Roman" w:hAnsi="Times New Roman"/>
          <w:bCs/>
          <w:sz w:val="28"/>
          <w:szCs w:val="28"/>
        </w:rPr>
        <w:t xml:space="preserve"> земельны</w:t>
      </w:r>
      <w:r>
        <w:rPr>
          <w:rFonts w:ascii="Times New Roman" w:hAnsi="Times New Roman"/>
          <w:bCs/>
          <w:sz w:val="28"/>
          <w:szCs w:val="28"/>
        </w:rPr>
        <w:t>й</w:t>
      </w:r>
      <w:r w:rsidRPr="00187124">
        <w:rPr>
          <w:rFonts w:ascii="Times New Roman" w:hAnsi="Times New Roman"/>
          <w:bCs/>
          <w:sz w:val="28"/>
          <w:szCs w:val="28"/>
        </w:rPr>
        <w:t xml:space="preserve"> участ</w:t>
      </w:r>
      <w:r>
        <w:rPr>
          <w:rFonts w:ascii="Times New Roman" w:hAnsi="Times New Roman"/>
          <w:bCs/>
          <w:sz w:val="28"/>
          <w:szCs w:val="28"/>
        </w:rPr>
        <w:t>ок</w:t>
      </w:r>
      <w:r w:rsidRPr="00187124">
        <w:rPr>
          <w:rFonts w:ascii="Times New Roman" w:hAnsi="Times New Roman"/>
          <w:bCs/>
          <w:sz w:val="28"/>
          <w:szCs w:val="28"/>
        </w:rPr>
        <w:t xml:space="preserve"> ЗУ </w:t>
      </w:r>
      <w:r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>2</w:t>
      </w:r>
      <w:r w:rsidRPr="00187124">
        <w:rPr>
          <w:rFonts w:ascii="Times New Roman" w:hAnsi="Times New Roman"/>
          <w:bCs/>
          <w:sz w:val="28"/>
          <w:szCs w:val="28"/>
        </w:rPr>
        <w:t xml:space="preserve"> площадью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2B5F2D">
        <w:rPr>
          <w:rFonts w:ascii="Times New Roman" w:hAnsi="Times New Roman"/>
          <w:bCs/>
          <w:color w:val="000000"/>
          <w:sz w:val="28"/>
          <w:szCs w:val="28"/>
        </w:rPr>
        <w:t>1919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,0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>.;</w:t>
      </w:r>
    </w:p>
    <w:p w14:paraId="3547E274" w14:textId="693EEDA3" w:rsidR="00AF3143" w:rsidRPr="00DC5524" w:rsidRDefault="00171015" w:rsidP="00DC5524">
      <w:pPr>
        <w:pStyle w:val="ac"/>
        <w:tabs>
          <w:tab w:val="left" w:pos="9923"/>
        </w:tabs>
        <w:spacing w:line="276" w:lineRule="auto"/>
        <w:ind w:left="426" w:right="284" w:firstLine="0"/>
        <w:rPr>
          <w:rFonts w:ascii="Times New Roman" w:hAnsi="Times New Roman"/>
          <w:bCs/>
          <w:color w:val="FF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DC5524">
        <w:rPr>
          <w:rFonts w:ascii="Times New Roman" w:hAnsi="Times New Roman"/>
          <w:bCs/>
          <w:sz w:val="28"/>
          <w:szCs w:val="28"/>
        </w:rPr>
        <w:t>Планируемое использование участк</w:t>
      </w:r>
      <w:r w:rsidR="00DC5524">
        <w:rPr>
          <w:rFonts w:ascii="Times New Roman" w:hAnsi="Times New Roman"/>
          <w:bCs/>
          <w:sz w:val="28"/>
          <w:szCs w:val="28"/>
        </w:rPr>
        <w:t>ов</w:t>
      </w:r>
      <w:r w:rsidR="00DC5524">
        <w:rPr>
          <w:rFonts w:ascii="Times New Roman" w:hAnsi="Times New Roman"/>
          <w:bCs/>
          <w:sz w:val="28"/>
          <w:szCs w:val="28"/>
        </w:rPr>
        <w:t xml:space="preserve"> – </w:t>
      </w:r>
      <w:r w:rsidR="00DC5524" w:rsidRPr="00DC5524">
        <w:rPr>
          <w:rFonts w:ascii="Times New Roman" w:hAnsi="Times New Roman"/>
          <w:b/>
          <w:sz w:val="28"/>
          <w:szCs w:val="28"/>
        </w:rPr>
        <w:t>застройки индивидуальными жилыми домами</w:t>
      </w:r>
      <w:r w:rsidR="00DC5524">
        <w:rPr>
          <w:rFonts w:ascii="Times New Roman" w:hAnsi="Times New Roman"/>
          <w:b/>
          <w:sz w:val="28"/>
          <w:szCs w:val="28"/>
        </w:rPr>
        <w:t>.</w:t>
      </w:r>
      <w:r w:rsidRPr="00DC5524">
        <w:rPr>
          <w:rFonts w:ascii="Times New Roman" w:hAnsi="Times New Roman"/>
          <w:bCs/>
          <w:color w:val="FF0000"/>
          <w:sz w:val="28"/>
          <w:szCs w:val="28"/>
        </w:rPr>
        <w:t xml:space="preserve">   </w:t>
      </w:r>
    </w:p>
    <w:p w14:paraId="21C759A7" w14:textId="77777777" w:rsidR="00FA0185" w:rsidRDefault="00FA0185" w:rsidP="00077D4D">
      <w:pPr>
        <w:pStyle w:val="ac"/>
        <w:tabs>
          <w:tab w:val="left" w:pos="9923"/>
        </w:tabs>
        <w:spacing w:line="288" w:lineRule="auto"/>
        <w:ind w:left="426" w:right="284" w:firstLine="709"/>
        <w:rPr>
          <w:rFonts w:ascii="Times New Roman" w:hAnsi="Times New Roman"/>
          <w:b/>
          <w:bCs/>
          <w:sz w:val="28"/>
          <w:szCs w:val="28"/>
        </w:rPr>
      </w:pPr>
      <w:r w:rsidRPr="005B673B">
        <w:rPr>
          <w:rFonts w:ascii="Times New Roman" w:hAnsi="Times New Roman"/>
          <w:b/>
          <w:bCs/>
          <w:sz w:val="28"/>
          <w:szCs w:val="28"/>
        </w:rPr>
        <w:lastRenderedPageBreak/>
        <w:t>Характеристика и параметры развития планируемой си</w:t>
      </w:r>
      <w:r>
        <w:rPr>
          <w:rFonts w:ascii="Times New Roman" w:hAnsi="Times New Roman"/>
          <w:b/>
          <w:bCs/>
          <w:sz w:val="28"/>
          <w:szCs w:val="28"/>
        </w:rPr>
        <w:t>стемы социального обслуживания.</w:t>
      </w:r>
    </w:p>
    <w:p w14:paraId="77C72984" w14:textId="77777777" w:rsidR="0006096B" w:rsidRDefault="0006096B" w:rsidP="00077D4D">
      <w:pPr>
        <w:pStyle w:val="ac"/>
        <w:tabs>
          <w:tab w:val="left" w:pos="9923"/>
        </w:tabs>
        <w:spacing w:line="288" w:lineRule="auto"/>
        <w:ind w:left="426" w:right="284" w:firstLine="709"/>
        <w:rPr>
          <w:rFonts w:ascii="Times New Roman" w:hAnsi="Times New Roman"/>
          <w:b/>
          <w:bCs/>
          <w:sz w:val="28"/>
          <w:szCs w:val="28"/>
        </w:rPr>
      </w:pPr>
    </w:p>
    <w:p w14:paraId="2E90A298" w14:textId="77777777" w:rsidR="00FA0185" w:rsidRDefault="00FA0185" w:rsidP="00077D4D">
      <w:pPr>
        <w:pStyle w:val="ac"/>
        <w:tabs>
          <w:tab w:val="left" w:pos="9923"/>
        </w:tabs>
        <w:spacing w:line="276" w:lineRule="auto"/>
        <w:ind w:left="426" w:right="284" w:firstLine="709"/>
        <w:rPr>
          <w:rFonts w:ascii="Times New Roman" w:hAnsi="Times New Roman"/>
          <w:bCs/>
          <w:sz w:val="28"/>
          <w:szCs w:val="28"/>
        </w:rPr>
      </w:pPr>
      <w:r w:rsidRPr="005B673B">
        <w:rPr>
          <w:rFonts w:ascii="Times New Roman" w:hAnsi="Times New Roman"/>
          <w:bCs/>
          <w:sz w:val="28"/>
          <w:szCs w:val="28"/>
        </w:rPr>
        <w:t xml:space="preserve">Предусматриваются мероприятия по созданию доступной среды для инвалидов и других </w:t>
      </w:r>
      <w:r>
        <w:rPr>
          <w:rFonts w:ascii="Times New Roman" w:hAnsi="Times New Roman"/>
          <w:bCs/>
          <w:sz w:val="28"/>
          <w:szCs w:val="28"/>
        </w:rPr>
        <w:t>маломобильных групп населения.</w:t>
      </w:r>
    </w:p>
    <w:p w14:paraId="7DBA5B96" w14:textId="77777777" w:rsidR="008D1543" w:rsidRPr="00BE247F" w:rsidRDefault="008D1543" w:rsidP="00077D4D">
      <w:pPr>
        <w:pStyle w:val="ac"/>
        <w:tabs>
          <w:tab w:val="left" w:pos="9923"/>
        </w:tabs>
        <w:spacing w:line="276" w:lineRule="auto"/>
        <w:ind w:left="426" w:right="284" w:firstLine="0"/>
        <w:rPr>
          <w:rFonts w:ascii="Times New Roman" w:hAnsi="Times New Roman"/>
          <w:bCs/>
          <w:sz w:val="18"/>
          <w:szCs w:val="18"/>
        </w:rPr>
      </w:pPr>
    </w:p>
    <w:p w14:paraId="7158766F" w14:textId="091642F1" w:rsidR="00FA0185" w:rsidRDefault="00FA0185" w:rsidP="00077D4D">
      <w:pPr>
        <w:pStyle w:val="ac"/>
        <w:tabs>
          <w:tab w:val="left" w:pos="9923"/>
        </w:tabs>
        <w:spacing w:line="276" w:lineRule="auto"/>
        <w:ind w:left="426" w:right="284" w:firstLine="709"/>
        <w:rPr>
          <w:rFonts w:ascii="Times New Roman" w:hAnsi="Times New Roman"/>
          <w:b/>
          <w:bCs/>
          <w:sz w:val="28"/>
          <w:szCs w:val="28"/>
        </w:rPr>
      </w:pPr>
      <w:r w:rsidRPr="005B673B">
        <w:rPr>
          <w:rFonts w:ascii="Times New Roman" w:hAnsi="Times New Roman"/>
          <w:b/>
          <w:bCs/>
          <w:sz w:val="28"/>
          <w:szCs w:val="28"/>
        </w:rPr>
        <w:t>Характеристика и параметры развития планируемой системы транспортного обслуживания</w:t>
      </w:r>
    </w:p>
    <w:p w14:paraId="3612BF57" w14:textId="77777777" w:rsidR="00EB0B16" w:rsidRDefault="00EB0B16" w:rsidP="00077D4D">
      <w:pPr>
        <w:pStyle w:val="ac"/>
        <w:tabs>
          <w:tab w:val="left" w:pos="9923"/>
        </w:tabs>
        <w:spacing w:line="276" w:lineRule="auto"/>
        <w:ind w:left="426" w:right="284" w:firstLine="709"/>
        <w:rPr>
          <w:rFonts w:ascii="Times New Roman" w:hAnsi="Times New Roman"/>
          <w:bCs/>
          <w:sz w:val="28"/>
          <w:szCs w:val="28"/>
        </w:rPr>
      </w:pPr>
    </w:p>
    <w:p w14:paraId="69C484B8" w14:textId="49322352" w:rsidR="00FA0185" w:rsidRDefault="00265C77" w:rsidP="00077D4D">
      <w:pPr>
        <w:pStyle w:val="ac"/>
        <w:tabs>
          <w:tab w:val="left" w:pos="9923"/>
        </w:tabs>
        <w:spacing w:line="276" w:lineRule="auto"/>
        <w:ind w:left="426" w:right="284" w:firstLine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Проектом планировки сформирована территория общего пользования для размещения инженерно-транспортных коммуникаций. Предусмотрено размещение автомобильн</w:t>
      </w:r>
      <w:r w:rsidR="002B5F2D">
        <w:rPr>
          <w:rFonts w:ascii="Times New Roman" w:hAnsi="Times New Roman"/>
          <w:bCs/>
          <w:sz w:val="28"/>
          <w:szCs w:val="28"/>
        </w:rPr>
        <w:t>ых</w:t>
      </w:r>
      <w:r>
        <w:rPr>
          <w:rFonts w:ascii="Times New Roman" w:hAnsi="Times New Roman"/>
          <w:bCs/>
          <w:sz w:val="28"/>
          <w:szCs w:val="28"/>
        </w:rPr>
        <w:t xml:space="preserve"> дорог местного значения, позволяющ</w:t>
      </w:r>
      <w:r w:rsidR="002B5F2D">
        <w:rPr>
          <w:rFonts w:ascii="Times New Roman" w:hAnsi="Times New Roman"/>
          <w:bCs/>
          <w:sz w:val="28"/>
          <w:szCs w:val="28"/>
        </w:rPr>
        <w:t>их</w:t>
      </w:r>
      <w:r>
        <w:rPr>
          <w:rFonts w:ascii="Times New Roman" w:hAnsi="Times New Roman"/>
          <w:bCs/>
          <w:sz w:val="28"/>
          <w:szCs w:val="28"/>
        </w:rPr>
        <w:t xml:space="preserve"> осуществлять доступ к сформированным участкам. </w:t>
      </w:r>
    </w:p>
    <w:p w14:paraId="7C52FAC7" w14:textId="77777777" w:rsidR="00FA0185" w:rsidRPr="00BE247F" w:rsidRDefault="00FA0185" w:rsidP="00077D4D">
      <w:pPr>
        <w:pStyle w:val="ac"/>
        <w:tabs>
          <w:tab w:val="left" w:pos="9923"/>
        </w:tabs>
        <w:spacing w:line="288" w:lineRule="auto"/>
        <w:ind w:left="426" w:right="284" w:firstLine="709"/>
        <w:rPr>
          <w:rFonts w:ascii="Times New Roman" w:hAnsi="Times New Roman"/>
          <w:bCs/>
          <w:sz w:val="16"/>
          <w:szCs w:val="16"/>
        </w:rPr>
      </w:pPr>
    </w:p>
    <w:p w14:paraId="166B901E" w14:textId="2D710F88" w:rsidR="00FA0185" w:rsidRDefault="007553F7" w:rsidP="00077D4D">
      <w:pPr>
        <w:pStyle w:val="ac"/>
        <w:tabs>
          <w:tab w:val="left" w:pos="9923"/>
        </w:tabs>
        <w:spacing w:line="288" w:lineRule="auto"/>
        <w:ind w:left="426" w:right="284" w:firstLine="709"/>
        <w:rPr>
          <w:rFonts w:ascii="Times New Roman" w:hAnsi="Times New Roman"/>
          <w:b/>
          <w:bCs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7216" behindDoc="0" locked="1" layoutInCell="1" allowOverlap="1" wp14:anchorId="5A903E9E" wp14:editId="10B93D4B">
                <wp:simplePos x="0" y="0"/>
                <wp:positionH relativeFrom="page">
                  <wp:posOffset>692785</wp:posOffset>
                </wp:positionH>
                <wp:positionV relativeFrom="page">
                  <wp:posOffset>256540</wp:posOffset>
                </wp:positionV>
                <wp:extent cx="6544945" cy="10094595"/>
                <wp:effectExtent l="0" t="0" r="8255" b="1905"/>
                <wp:wrapNone/>
                <wp:docPr id="48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44945" cy="10094595"/>
                          <a:chOff x="0" y="0"/>
                          <a:chExt cx="20000" cy="20000"/>
                        </a:xfrm>
                      </wpg:grpSpPr>
                      <wps:wsp>
                        <wps:cNvPr id="49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Line 3"/>
                        <wps:cNvCnPr/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1" name="Line 4"/>
                        <wps:cNvCnPr/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2" name="Line 5"/>
                        <wps:cNvCnPr/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3" name="Line 6"/>
                        <wps:cNvCnPr/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4" name="Line 7"/>
                        <wps:cNvCnPr/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5" name="Line 8"/>
                        <wps:cNvCnPr/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6" name="Line 9"/>
                        <wps:cNvCnPr/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7" name="Line 10"/>
                        <wps:cNvCnPr/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8" name="Line 11"/>
                        <wps:cNvCnPr/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9" name="Line 12"/>
                        <wps:cNvCnPr/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0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4" y="19535"/>
                            <a:ext cx="1000" cy="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450763A" w14:textId="77777777" w:rsidR="0016743A" w:rsidRPr="00542326" w:rsidRDefault="0016743A" w:rsidP="00FA0185">
                              <w:pPr>
                                <w:pStyle w:val="a8"/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Изм</w:t>
                              </w:r>
                              <w:proofErr w:type="spellEnd"/>
                              <w:r w:rsidRPr="00542326"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61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817" y="19625"/>
                            <a:ext cx="1686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EB1805D" w14:textId="77777777" w:rsidR="0016743A" w:rsidRPr="00EB45AA" w:rsidRDefault="0016743A" w:rsidP="00FA0185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Кол.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уч</w:t>
                              </w:r>
                              <w:proofErr w:type="spellEnd"/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62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66784B2" w14:textId="77777777" w:rsidR="0016743A" w:rsidRPr="00EB45AA" w:rsidRDefault="0016743A" w:rsidP="00FA0185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63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82880DF" w14:textId="77777777" w:rsidR="0016743A" w:rsidRPr="00EB45AA" w:rsidRDefault="0016743A" w:rsidP="00FA0185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№док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48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386BD3A" w14:textId="77777777" w:rsidR="0016743A" w:rsidRPr="00EB45AA" w:rsidRDefault="0016743A" w:rsidP="00FA0185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49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8905" y="18912"/>
                            <a:ext cx="1001" cy="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4DDEE50" w14:textId="77777777" w:rsidR="0016743A" w:rsidRPr="00EB45AA" w:rsidRDefault="0016743A" w:rsidP="00FA0185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50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ADEA5EA" w14:textId="6D086AB1" w:rsidR="0016743A" w:rsidRPr="00542326" w:rsidRDefault="00CE58DE" w:rsidP="00FA0185">
                              <w:pPr>
                                <w:jc w:val="center"/>
                                <w:rPr>
                                  <w:rFonts w:ascii="GOST type B" w:hAnsi="GOST type B"/>
                                  <w:i/>
                                  <w:szCs w:val="28"/>
                                  <w:lang w:val="uk-UA"/>
                                </w:rPr>
                              </w:pPr>
                              <w:r>
                                <w:rPr>
                                  <w:rFonts w:ascii="GOST type B" w:hAnsi="GOST type B"/>
                                  <w:i/>
                                  <w:szCs w:val="28"/>
                                  <w:lang w:val="uk-UA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51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E75C89D" w14:textId="77777777" w:rsidR="0016743A" w:rsidRPr="00FE178E" w:rsidRDefault="0016743A" w:rsidP="00FA0185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ППТ ОЧ</w:t>
                              </w:r>
                            </w:p>
                            <w:p w14:paraId="579DE6A1" w14:textId="77777777" w:rsidR="0016743A" w:rsidRPr="00EB45AA" w:rsidRDefault="0016743A" w:rsidP="00FA0185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A903E9E" id="_x0000_s1167" style="position:absolute;left:0;text-align:left;margin-left:54.55pt;margin-top:20.2pt;width:515.35pt;height:794.85pt;z-index:251657216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">
                <v:rect id="Rectangle 2" o:spid="_x0000_s1168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" filled="f" strokeweight="2pt"/>
                <v:line id="Line 3" o:spid="_x0000_s1169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" strokeweight="2pt"/>
                <v:line id="Line 4" o:spid="_x0000_s1170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" strokeweight="2pt"/>
                <v:line id="Line 5" o:spid="_x0000_s1171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" strokeweight="2pt"/>
                <v:line id="Line 6" o:spid="_x0000_s1172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" strokeweight="2pt"/>
                <v:line id="Line 7" o:spid="_x0000_s1173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" strokeweight="2pt"/>
                <v:line id="Line 8" o:spid="_x0000_s1174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" strokeweight="2pt"/>
                <v:line id="Line 9" o:spid="_x0000_s1175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" strokeweight="2pt"/>
                <v:line id="Line 10" o:spid="_x0000_s1176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" strokeweight="1pt"/>
                <v:line id="Line 11" o:spid="_x0000_s1177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" strokeweight="2pt"/>
                <v:line id="Line 12" o:spid="_x0000_s1178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" strokeweight="1pt"/>
                <v:rect id="Rectangle 13" o:spid="_x0000_s1179" style="position:absolute;left:54;top:19535;width:1000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" filled="f" stroked="f" strokeweight=".25pt">
                  <v:textbox inset="1pt,1pt,1pt,1pt">
                    <w:txbxContent>
                      <w:p w14:paraId="7450763A" w14:textId="77777777" w:rsidR="0016743A" w:rsidRPr="00542326" w:rsidRDefault="0016743A" w:rsidP="00FA0185">
                        <w:pPr>
                          <w:pStyle w:val="a8"/>
                          <w:rPr>
                            <w:rFonts w:ascii="GOST type B" w:hAnsi="GOST type B"/>
                            <w:sz w:val="22"/>
                            <w:szCs w:val="22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Изм</w:t>
                        </w:r>
                        <w:proofErr w:type="spellEnd"/>
                        <w:r w:rsidRPr="00542326">
                          <w:rPr>
                            <w:rFonts w:ascii="GOST type B" w:hAnsi="GOST type B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ect>
                <v:rect id="Rectangle 14" o:spid="_x0000_s1180" style="position:absolute;left:817;top:19625;width:1686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" filled="f" stroked="f" strokeweight=".25pt">
                  <v:textbox inset="1pt,1pt,1pt,1pt">
                    <w:txbxContent>
                      <w:p w14:paraId="6EB1805D" w14:textId="77777777" w:rsidR="0016743A" w:rsidRPr="00EB45AA" w:rsidRDefault="0016743A" w:rsidP="00FA0185">
                        <w:pPr>
                          <w:pStyle w:val="a8"/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Кол.</w:t>
                        </w:r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уч</w:t>
                        </w:r>
                        <w:proofErr w:type="spellEnd"/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Rectangle 15" o:spid="_x0000_s1181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" filled="f" stroked="f" strokeweight=".25pt">
                  <v:textbox inset="1pt,1pt,1pt,1pt">
                    <w:txbxContent>
                      <w:p w14:paraId="666784B2" w14:textId="77777777" w:rsidR="0016743A" w:rsidRPr="00EB45AA" w:rsidRDefault="0016743A" w:rsidP="00FA0185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</w:t>
                        </w:r>
                      </w:p>
                    </w:txbxContent>
                  </v:textbox>
                </v:rect>
                <v:rect id="Rectangle 16" o:spid="_x0000_s1182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" filled="f" stroked="f" strokeweight=".25pt">
                  <v:textbox inset="1pt,1pt,1pt,1pt">
                    <w:txbxContent>
                      <w:p w14:paraId="282880DF" w14:textId="77777777" w:rsidR="0016743A" w:rsidRPr="00EB45AA" w:rsidRDefault="0016743A" w:rsidP="00FA0185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№док</w:t>
                        </w:r>
                      </w:p>
                    </w:txbxContent>
                  </v:textbox>
                </v:rect>
                <v:rect id="Rectangle 17" o:spid="_x0000_s1183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" filled="f" stroked="f" strokeweight=".25pt">
                  <v:textbox inset="1pt,1pt,1pt,1pt">
                    <w:txbxContent>
                      <w:p w14:paraId="4386BD3A" w14:textId="77777777" w:rsidR="0016743A" w:rsidRPr="00EB45AA" w:rsidRDefault="0016743A" w:rsidP="00FA0185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8" o:spid="_x0000_s1184" style="position:absolute;left:18905;top:18912;width:1001;height:5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" filled="f" stroked="f" strokeweight=".25pt">
                  <v:textbox inset="1pt,1pt,1pt,1pt">
                    <w:txbxContent>
                      <w:p w14:paraId="24DDEE50" w14:textId="77777777" w:rsidR="0016743A" w:rsidRPr="00EB45AA" w:rsidRDefault="0016743A" w:rsidP="00FA0185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т</w:t>
                        </w:r>
                      </w:p>
                    </w:txbxContent>
                  </v:textbox>
                </v:rect>
                <v:rect id="Rectangle 19" o:spid="_x0000_s1185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" filled="f" stroked="f" strokeweight=".25pt">
                  <v:textbox inset="1pt,1pt,1pt,1pt">
                    <w:txbxContent>
                      <w:p w14:paraId="7ADEA5EA" w14:textId="6D086AB1" w:rsidR="0016743A" w:rsidRPr="00542326" w:rsidRDefault="00CE58DE" w:rsidP="00FA0185">
                        <w:pPr>
                          <w:jc w:val="center"/>
                          <w:rPr>
                            <w:rFonts w:ascii="GOST type B" w:hAnsi="GOST type B"/>
                            <w:i/>
                            <w:szCs w:val="28"/>
                            <w:lang w:val="uk-UA"/>
                          </w:rPr>
                        </w:pPr>
                        <w:r>
                          <w:rPr>
                            <w:rFonts w:ascii="GOST type B" w:hAnsi="GOST type B"/>
                            <w:i/>
                            <w:szCs w:val="28"/>
                            <w:lang w:val="uk-UA"/>
                          </w:rPr>
                          <w:t>7</w:t>
                        </w:r>
                      </w:p>
                    </w:txbxContent>
                  </v:textbox>
                </v:rect>
                <v:rect id="Rectangle 20" o:spid="_x0000_s1186" style="position:absolute;left:7745;top:19221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" filled="f" stroked="f" strokeweight=".25pt">
                  <v:textbox inset="1pt,1pt,1pt,1pt">
                    <w:txbxContent>
                      <w:p w14:paraId="0E75C89D" w14:textId="77777777" w:rsidR="0016743A" w:rsidRPr="00FE178E" w:rsidRDefault="0016743A" w:rsidP="00FA0185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ППТ ОЧ</w:t>
                        </w:r>
                      </w:p>
                      <w:p w14:paraId="579DE6A1" w14:textId="77777777" w:rsidR="0016743A" w:rsidRPr="00EB45AA" w:rsidRDefault="0016743A" w:rsidP="00FA0185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  <w:r w:rsidR="00FA0185" w:rsidRPr="005B673B">
        <w:rPr>
          <w:rFonts w:ascii="Times New Roman" w:hAnsi="Times New Roman"/>
          <w:b/>
          <w:bCs/>
          <w:sz w:val="28"/>
          <w:szCs w:val="28"/>
        </w:rPr>
        <w:t>Характеристика и параметры</w:t>
      </w:r>
      <w:r w:rsidR="00FA018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FA0185" w:rsidRPr="005B673B">
        <w:rPr>
          <w:rFonts w:ascii="Times New Roman" w:hAnsi="Times New Roman"/>
          <w:b/>
          <w:bCs/>
          <w:sz w:val="28"/>
          <w:szCs w:val="28"/>
        </w:rPr>
        <w:t>развития планируемых систем инженерно-технического обеспечения</w:t>
      </w:r>
    </w:p>
    <w:p w14:paraId="37849110" w14:textId="77777777" w:rsidR="008605F0" w:rsidRPr="00BE247F" w:rsidRDefault="008605F0" w:rsidP="00077D4D">
      <w:pPr>
        <w:pStyle w:val="ac"/>
        <w:tabs>
          <w:tab w:val="left" w:pos="9923"/>
        </w:tabs>
        <w:spacing w:line="288" w:lineRule="auto"/>
        <w:ind w:left="426" w:right="284" w:firstLine="709"/>
        <w:rPr>
          <w:rFonts w:ascii="Times New Roman" w:hAnsi="Times New Roman"/>
          <w:bCs/>
          <w:sz w:val="16"/>
          <w:szCs w:val="16"/>
        </w:rPr>
      </w:pPr>
    </w:p>
    <w:p w14:paraId="73BDD532" w14:textId="48C1D22D" w:rsidR="008D1543" w:rsidRPr="008D1543" w:rsidRDefault="000C67E1" w:rsidP="00077D4D">
      <w:pPr>
        <w:pStyle w:val="ac"/>
        <w:tabs>
          <w:tab w:val="left" w:pos="9923"/>
        </w:tabs>
        <w:spacing w:line="288" w:lineRule="auto"/>
        <w:ind w:left="426" w:right="284" w:firstLine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 п</w:t>
      </w:r>
      <w:r w:rsidR="008605F0">
        <w:rPr>
          <w:rFonts w:ascii="Times New Roman" w:hAnsi="Times New Roman"/>
          <w:bCs/>
          <w:sz w:val="28"/>
          <w:szCs w:val="28"/>
        </w:rPr>
        <w:t>ланируем</w:t>
      </w:r>
      <w:r>
        <w:rPr>
          <w:rFonts w:ascii="Times New Roman" w:hAnsi="Times New Roman"/>
          <w:bCs/>
          <w:sz w:val="28"/>
          <w:szCs w:val="28"/>
        </w:rPr>
        <w:t>ом</w:t>
      </w:r>
      <w:r w:rsidR="008605F0">
        <w:rPr>
          <w:rFonts w:ascii="Times New Roman" w:hAnsi="Times New Roman"/>
          <w:bCs/>
          <w:sz w:val="28"/>
          <w:szCs w:val="28"/>
        </w:rPr>
        <w:t xml:space="preserve"> </w:t>
      </w:r>
      <w:r w:rsidR="002B5F2D">
        <w:rPr>
          <w:rFonts w:ascii="Times New Roman" w:hAnsi="Times New Roman"/>
          <w:bCs/>
          <w:sz w:val="28"/>
          <w:szCs w:val="28"/>
        </w:rPr>
        <w:t xml:space="preserve">земельном участке </w:t>
      </w:r>
      <w:r w:rsidR="008605F0">
        <w:rPr>
          <w:rFonts w:ascii="Times New Roman" w:hAnsi="Times New Roman"/>
          <w:bCs/>
          <w:sz w:val="28"/>
          <w:szCs w:val="28"/>
        </w:rPr>
        <w:t>для присоединения к существующему расположен</w:t>
      </w:r>
      <w:r>
        <w:rPr>
          <w:rFonts w:ascii="Times New Roman" w:hAnsi="Times New Roman"/>
          <w:bCs/>
          <w:sz w:val="28"/>
          <w:szCs w:val="28"/>
        </w:rPr>
        <w:t>ы</w:t>
      </w:r>
      <w:r w:rsidR="008605F0">
        <w:rPr>
          <w:rFonts w:ascii="Times New Roman" w:hAnsi="Times New Roman"/>
          <w:bCs/>
          <w:sz w:val="28"/>
          <w:szCs w:val="28"/>
        </w:rPr>
        <w:t xml:space="preserve"> сет</w:t>
      </w:r>
      <w:r>
        <w:rPr>
          <w:rFonts w:ascii="Times New Roman" w:hAnsi="Times New Roman"/>
          <w:bCs/>
          <w:sz w:val="28"/>
          <w:szCs w:val="28"/>
        </w:rPr>
        <w:t xml:space="preserve">и </w:t>
      </w:r>
      <w:r w:rsidR="008605F0">
        <w:rPr>
          <w:rFonts w:ascii="Times New Roman" w:hAnsi="Times New Roman"/>
          <w:bCs/>
          <w:sz w:val="28"/>
          <w:szCs w:val="28"/>
        </w:rPr>
        <w:t>инженерного обеспечения</w:t>
      </w:r>
      <w:r w:rsidR="002B5F2D">
        <w:rPr>
          <w:rFonts w:ascii="Times New Roman" w:hAnsi="Times New Roman"/>
          <w:bCs/>
          <w:sz w:val="28"/>
          <w:szCs w:val="28"/>
        </w:rPr>
        <w:t>, объекты капитального строительства отсу</w:t>
      </w:r>
      <w:r w:rsidR="0028315C">
        <w:rPr>
          <w:rFonts w:ascii="Times New Roman" w:hAnsi="Times New Roman"/>
          <w:bCs/>
          <w:sz w:val="28"/>
          <w:szCs w:val="28"/>
        </w:rPr>
        <w:t>т</w:t>
      </w:r>
      <w:r w:rsidR="002B5F2D">
        <w:rPr>
          <w:rFonts w:ascii="Times New Roman" w:hAnsi="Times New Roman"/>
          <w:bCs/>
          <w:sz w:val="28"/>
          <w:szCs w:val="28"/>
        </w:rPr>
        <w:t>ствуют</w:t>
      </w:r>
      <w:r w:rsidR="008605F0">
        <w:rPr>
          <w:rFonts w:ascii="Times New Roman" w:hAnsi="Times New Roman"/>
          <w:bCs/>
          <w:sz w:val="28"/>
          <w:szCs w:val="28"/>
        </w:rPr>
        <w:t xml:space="preserve">. </w:t>
      </w:r>
    </w:p>
    <w:p w14:paraId="54A8DCD1" w14:textId="77777777" w:rsidR="00FA0185" w:rsidRPr="00BE247F" w:rsidRDefault="00FA0185" w:rsidP="00FA0185">
      <w:pPr>
        <w:pStyle w:val="ac"/>
        <w:spacing w:line="288" w:lineRule="auto"/>
        <w:ind w:left="601" w:right="459" w:firstLine="709"/>
        <w:rPr>
          <w:rFonts w:ascii="Times New Roman" w:hAnsi="Times New Roman"/>
          <w:sz w:val="20"/>
        </w:rPr>
      </w:pPr>
    </w:p>
    <w:p w14:paraId="6D2C2F4A" w14:textId="77777777" w:rsidR="00FA0185" w:rsidRDefault="00FA0185" w:rsidP="00FA0185">
      <w:pPr>
        <w:pStyle w:val="ac"/>
        <w:spacing w:line="288" w:lineRule="auto"/>
        <w:ind w:right="45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</w:t>
      </w:r>
      <w:r w:rsidRPr="005B673B">
        <w:rPr>
          <w:rFonts w:ascii="Times New Roman" w:hAnsi="Times New Roman"/>
          <w:b/>
          <w:sz w:val="28"/>
          <w:szCs w:val="28"/>
        </w:rPr>
        <w:t>Инженерная подготовка территории.</w:t>
      </w:r>
    </w:p>
    <w:p w14:paraId="531F2344" w14:textId="77777777" w:rsidR="008605F0" w:rsidRPr="00BE247F" w:rsidRDefault="008605F0" w:rsidP="00FA0185">
      <w:pPr>
        <w:pStyle w:val="ac"/>
        <w:spacing w:line="288" w:lineRule="auto"/>
        <w:ind w:right="459"/>
        <w:rPr>
          <w:rFonts w:ascii="Times New Roman" w:hAnsi="Times New Roman"/>
          <w:b/>
          <w:bCs/>
          <w:szCs w:val="24"/>
        </w:rPr>
      </w:pPr>
    </w:p>
    <w:p w14:paraId="6C98CB6E" w14:textId="2D2E76B4" w:rsidR="00FA0185" w:rsidRPr="005B673B" w:rsidRDefault="00FA0185" w:rsidP="00FA0185">
      <w:pPr>
        <w:pStyle w:val="ac"/>
        <w:spacing w:line="288" w:lineRule="auto"/>
        <w:ind w:left="601" w:right="459" w:firstLine="709"/>
        <w:rPr>
          <w:rFonts w:ascii="Times New Roman" w:hAnsi="Times New Roman"/>
          <w:bCs/>
          <w:sz w:val="28"/>
          <w:szCs w:val="28"/>
        </w:rPr>
      </w:pPr>
      <w:r w:rsidRPr="005B673B">
        <w:rPr>
          <w:rFonts w:ascii="Times New Roman" w:hAnsi="Times New Roman"/>
          <w:bCs/>
          <w:sz w:val="28"/>
          <w:szCs w:val="28"/>
        </w:rPr>
        <w:t>В целях защиты окружающей среды и подземных вод предусматриваются следующие мероприятия:</w:t>
      </w:r>
    </w:p>
    <w:p w14:paraId="3CC13219" w14:textId="77777777" w:rsidR="00FA0185" w:rsidRPr="005B673B" w:rsidRDefault="00FA0185" w:rsidP="00FA0185">
      <w:pPr>
        <w:pStyle w:val="ac"/>
        <w:spacing w:line="288" w:lineRule="auto"/>
        <w:ind w:left="601" w:right="459" w:firstLine="709"/>
        <w:rPr>
          <w:rFonts w:ascii="Times New Roman" w:hAnsi="Times New Roman"/>
          <w:bCs/>
          <w:sz w:val="28"/>
          <w:szCs w:val="28"/>
        </w:rPr>
      </w:pPr>
      <w:r w:rsidRPr="005B673B">
        <w:rPr>
          <w:rFonts w:ascii="Times New Roman" w:hAnsi="Times New Roman"/>
          <w:bCs/>
          <w:sz w:val="28"/>
          <w:szCs w:val="28"/>
        </w:rPr>
        <w:t>- комплексное благоустройство планируемой территории;</w:t>
      </w:r>
    </w:p>
    <w:p w14:paraId="5AABBBBA" w14:textId="07AE3A09" w:rsidR="00FA0185" w:rsidRDefault="00FA0185" w:rsidP="00FA0185">
      <w:pPr>
        <w:pStyle w:val="ac"/>
        <w:spacing w:line="288" w:lineRule="auto"/>
        <w:ind w:left="601" w:right="459" w:firstLine="709"/>
        <w:rPr>
          <w:rFonts w:ascii="Times New Roman" w:hAnsi="Times New Roman"/>
          <w:bCs/>
          <w:sz w:val="28"/>
          <w:szCs w:val="28"/>
        </w:rPr>
      </w:pPr>
      <w:r w:rsidRPr="005B673B">
        <w:rPr>
          <w:rFonts w:ascii="Times New Roman" w:hAnsi="Times New Roman"/>
          <w:bCs/>
          <w:sz w:val="28"/>
          <w:szCs w:val="28"/>
        </w:rPr>
        <w:t xml:space="preserve">- озеленение планируемой территории с посевом многолетних трав, высадкой </w:t>
      </w:r>
      <w:r>
        <w:rPr>
          <w:rFonts w:ascii="Times New Roman" w:hAnsi="Times New Roman"/>
          <w:bCs/>
          <w:sz w:val="28"/>
          <w:szCs w:val="28"/>
        </w:rPr>
        <w:t>деревьев и кустарников.</w:t>
      </w:r>
    </w:p>
    <w:tbl>
      <w:tblPr>
        <w:tblW w:w="0" w:type="auto"/>
        <w:tblInd w:w="601" w:type="dxa"/>
        <w:tblLayout w:type="fixed"/>
        <w:tblLook w:val="01E0" w:firstRow="1" w:lastRow="1" w:firstColumn="1" w:lastColumn="1" w:noHBand="0" w:noVBand="0"/>
      </w:tblPr>
      <w:tblGrid>
        <w:gridCol w:w="7366"/>
        <w:gridCol w:w="1418"/>
      </w:tblGrid>
      <w:tr w:rsidR="00C23B4F" w:rsidRPr="007066B0" w14:paraId="47B656BE" w14:textId="77777777" w:rsidTr="007066B0">
        <w:trPr>
          <w:trHeight w:val="426"/>
        </w:trPr>
        <w:tc>
          <w:tcPr>
            <w:tcW w:w="7366" w:type="dxa"/>
          </w:tcPr>
          <w:p w14:paraId="094DB5D3" w14:textId="77777777" w:rsidR="00C23B4F" w:rsidRPr="007066B0" w:rsidRDefault="00C23B4F" w:rsidP="007066B0">
            <w:pPr>
              <w:pStyle w:val="ac"/>
              <w:spacing w:line="276" w:lineRule="auto"/>
              <w:ind w:right="459" w:firstLine="0"/>
              <w:rPr>
                <w:bCs/>
              </w:rPr>
            </w:pPr>
          </w:p>
        </w:tc>
        <w:tc>
          <w:tcPr>
            <w:tcW w:w="1418" w:type="dxa"/>
          </w:tcPr>
          <w:p w14:paraId="05451EAC" w14:textId="77777777" w:rsidR="00C23B4F" w:rsidRPr="007066B0" w:rsidRDefault="00C23B4F" w:rsidP="007066B0">
            <w:pPr>
              <w:pStyle w:val="ac"/>
              <w:spacing w:line="276" w:lineRule="auto"/>
              <w:ind w:left="-170" w:right="97" w:firstLine="283"/>
              <w:rPr>
                <w:bCs/>
              </w:rPr>
            </w:pPr>
          </w:p>
        </w:tc>
      </w:tr>
    </w:tbl>
    <w:p w14:paraId="392AA1F2" w14:textId="65BA1AA9" w:rsidR="00C23B4F" w:rsidRDefault="00C23B4F" w:rsidP="00FA0185">
      <w:pPr>
        <w:jc w:val="center"/>
        <w:rPr>
          <w:rFonts w:ascii="Times New Roman" w:hAnsi="Times New Roman"/>
          <w:b/>
          <w:sz w:val="28"/>
          <w:szCs w:val="28"/>
        </w:rPr>
      </w:pPr>
      <w:r w:rsidRPr="00FA0185">
        <w:rPr>
          <w:rFonts w:ascii="Times New Roman" w:hAnsi="Times New Roman"/>
          <w:b/>
          <w:sz w:val="28"/>
          <w:szCs w:val="28"/>
        </w:rPr>
        <w:t>Технико-экономические показатели проекта планировки территории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4961"/>
        <w:gridCol w:w="1134"/>
        <w:gridCol w:w="1120"/>
        <w:gridCol w:w="1639"/>
      </w:tblGrid>
      <w:tr w:rsidR="00265C77" w14:paraId="06EDB5E1" w14:textId="77777777" w:rsidTr="00265C77">
        <w:trPr>
          <w:trHeight w:val="51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E60F0" w14:textId="77777777" w:rsidR="00265C77" w:rsidRPr="00265C77" w:rsidRDefault="00265C77" w:rsidP="00265C77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5C7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9A1E4" w14:textId="77777777" w:rsidR="00265C77" w:rsidRPr="00265C77" w:rsidRDefault="00265C77" w:rsidP="00265C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C77">
              <w:rPr>
                <w:rFonts w:ascii="Times New Roman" w:hAnsi="Times New Roman"/>
                <w:sz w:val="24"/>
                <w:szCs w:val="24"/>
              </w:rPr>
              <w:t>Площадь планируемой территории, 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48558" w14:textId="77777777" w:rsidR="00265C77" w:rsidRPr="00265C77" w:rsidRDefault="00265C77" w:rsidP="00265C77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C77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C2874" w14:textId="4A65EAE4" w:rsidR="00265C77" w:rsidRPr="00265C77" w:rsidRDefault="002B5F2D" w:rsidP="00265C77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12,226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8DFC8" w14:textId="22F8D7FF" w:rsidR="00265C77" w:rsidRPr="00265C77" w:rsidRDefault="002B5F2D" w:rsidP="00265C77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12,226</w:t>
            </w:r>
          </w:p>
        </w:tc>
      </w:tr>
      <w:tr w:rsidR="00265C77" w14:paraId="2AFDD45A" w14:textId="77777777" w:rsidTr="00265C77">
        <w:trPr>
          <w:trHeight w:val="51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73162" w14:textId="77777777" w:rsidR="00265C77" w:rsidRPr="00265C77" w:rsidRDefault="00265C77" w:rsidP="00265C77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C77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E62BA" w14:textId="77777777" w:rsidR="00265C77" w:rsidRPr="00265C77" w:rsidRDefault="00265C77" w:rsidP="00265C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C77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14:paraId="437E6983" w14:textId="77777777" w:rsidR="00265C77" w:rsidRPr="00265C77" w:rsidRDefault="00265C77" w:rsidP="00265C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C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65C77">
              <w:rPr>
                <w:rFonts w:ascii="Times New Roman" w:hAnsi="Times New Roman"/>
                <w:sz w:val="24"/>
                <w:szCs w:val="24"/>
              </w:rPr>
              <w:t>территории</w:t>
            </w:r>
            <w:proofErr w:type="gramEnd"/>
            <w:r w:rsidRPr="00265C77">
              <w:rPr>
                <w:rFonts w:ascii="Times New Roman" w:hAnsi="Times New Roman"/>
                <w:sz w:val="24"/>
                <w:szCs w:val="24"/>
              </w:rPr>
              <w:t xml:space="preserve"> подлежащие застройке (кварталы)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2AEAA" w14:textId="77777777" w:rsidR="00265C77" w:rsidRPr="00265C77" w:rsidRDefault="00265C77" w:rsidP="00265C77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C77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3950F" w14:textId="77777777" w:rsidR="00265C77" w:rsidRPr="00265C77" w:rsidRDefault="00265C77" w:rsidP="00265C77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5C77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A5077" w14:textId="6193FC27" w:rsidR="00265C77" w:rsidRPr="00265C77" w:rsidRDefault="002B5F2D" w:rsidP="00265C77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9,028</w:t>
            </w:r>
          </w:p>
        </w:tc>
      </w:tr>
      <w:tr w:rsidR="00265C77" w14:paraId="31387CDF" w14:textId="77777777" w:rsidTr="00265C77">
        <w:trPr>
          <w:trHeight w:val="51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8427B" w14:textId="77777777" w:rsidR="00265C77" w:rsidRPr="00265C77" w:rsidRDefault="00265C77" w:rsidP="00265C77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C77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B54F5" w14:textId="77777777" w:rsidR="00265C77" w:rsidRPr="00265C77" w:rsidRDefault="00265C77" w:rsidP="00265C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C77">
              <w:rPr>
                <w:rFonts w:ascii="Times New Roman" w:hAnsi="Times New Roman"/>
                <w:sz w:val="24"/>
                <w:szCs w:val="24"/>
              </w:rPr>
              <w:t>территории общего пользования 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70089" w14:textId="77777777" w:rsidR="00265C77" w:rsidRPr="00265C77" w:rsidRDefault="00265C77" w:rsidP="00265C77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C77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C7730" w14:textId="77777777" w:rsidR="00265C77" w:rsidRPr="00265C77" w:rsidRDefault="00265C77" w:rsidP="00265C77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5C77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54A19" w14:textId="27EE491E" w:rsidR="00265C77" w:rsidRPr="00265C77" w:rsidRDefault="002B5F2D" w:rsidP="00265C77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3,198</w:t>
            </w:r>
          </w:p>
        </w:tc>
      </w:tr>
      <w:tr w:rsidR="00265C77" w14:paraId="3318A6C4" w14:textId="77777777" w:rsidTr="00265C77">
        <w:trPr>
          <w:trHeight w:val="51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B3E0B" w14:textId="77777777" w:rsidR="00265C77" w:rsidRPr="00265C77" w:rsidRDefault="00265C77" w:rsidP="00265C77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C77">
              <w:rPr>
                <w:rFonts w:ascii="Times New Roman" w:hAnsi="Times New Roman"/>
                <w:sz w:val="24"/>
                <w:szCs w:val="24"/>
              </w:rPr>
              <w:t>1.3.1.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80D54" w14:textId="77777777" w:rsidR="00265C77" w:rsidRPr="00265C77" w:rsidRDefault="00265C77" w:rsidP="00265C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C77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14:paraId="2294277C" w14:textId="77777777" w:rsidR="00265C77" w:rsidRPr="00265C77" w:rsidRDefault="00265C77" w:rsidP="00265C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C77">
              <w:rPr>
                <w:rFonts w:ascii="Times New Roman" w:hAnsi="Times New Roman"/>
                <w:sz w:val="24"/>
                <w:szCs w:val="24"/>
              </w:rPr>
              <w:t>- улицы, дороги, тротуары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B7CF7" w14:textId="77777777" w:rsidR="00265C77" w:rsidRPr="00265C77" w:rsidRDefault="00265C77" w:rsidP="00265C77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C77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5DD0F" w14:textId="77777777" w:rsidR="00265C77" w:rsidRPr="00265C77" w:rsidRDefault="00265C77" w:rsidP="00265C77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5C77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E4D4F" w14:textId="0B827FC1" w:rsidR="00265C77" w:rsidRPr="00265C77" w:rsidRDefault="00265C77" w:rsidP="00265C77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5C77">
              <w:rPr>
                <w:rFonts w:ascii="Times New Roman" w:hAnsi="Times New Roman"/>
                <w:color w:val="000000"/>
                <w:sz w:val="24"/>
                <w:szCs w:val="24"/>
              </w:rPr>
              <w:t>0,</w:t>
            </w:r>
            <w:r w:rsidR="002B5F2D">
              <w:rPr>
                <w:rFonts w:ascii="Times New Roman" w:hAnsi="Times New Roman"/>
                <w:color w:val="000000"/>
                <w:sz w:val="24"/>
                <w:szCs w:val="24"/>
              </w:rPr>
              <w:t>998</w:t>
            </w:r>
          </w:p>
        </w:tc>
      </w:tr>
      <w:tr w:rsidR="00265C77" w14:paraId="75ADF101" w14:textId="77777777" w:rsidTr="00265C77">
        <w:trPr>
          <w:trHeight w:val="51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28997" w14:textId="77777777" w:rsidR="00265C77" w:rsidRPr="00265C77" w:rsidRDefault="00265C77" w:rsidP="00265C77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C77">
              <w:rPr>
                <w:rFonts w:ascii="Times New Roman" w:hAnsi="Times New Roman"/>
                <w:sz w:val="24"/>
                <w:szCs w:val="24"/>
              </w:rPr>
              <w:t>1.3.2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53E45" w14:textId="77777777" w:rsidR="00265C77" w:rsidRPr="00265C77" w:rsidRDefault="00265C77" w:rsidP="00265C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C77">
              <w:rPr>
                <w:rFonts w:ascii="Times New Roman" w:hAnsi="Times New Roman"/>
                <w:sz w:val="24"/>
                <w:szCs w:val="24"/>
              </w:rPr>
              <w:t>- хозяйственные проезды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2C3CB" w14:textId="77777777" w:rsidR="00265C77" w:rsidRPr="00265C77" w:rsidRDefault="00265C77" w:rsidP="00265C77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C77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E1DB6" w14:textId="77777777" w:rsidR="00265C77" w:rsidRPr="00265C77" w:rsidRDefault="00265C77" w:rsidP="00265C77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6963A" w14:textId="77777777" w:rsidR="00265C77" w:rsidRPr="00265C77" w:rsidRDefault="00265C77" w:rsidP="00265C77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5C7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265C77" w14:paraId="07996950" w14:textId="77777777" w:rsidTr="00265C77">
        <w:trPr>
          <w:trHeight w:val="51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3AD93" w14:textId="77777777" w:rsidR="00265C77" w:rsidRPr="00265C77" w:rsidRDefault="00265C77" w:rsidP="00265C77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C77">
              <w:rPr>
                <w:rFonts w:ascii="Times New Roman" w:hAnsi="Times New Roman"/>
                <w:sz w:val="24"/>
                <w:szCs w:val="24"/>
              </w:rPr>
              <w:lastRenderedPageBreak/>
              <w:t>1.3.3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69DC6" w14:textId="77777777" w:rsidR="00265C77" w:rsidRPr="00265C77" w:rsidRDefault="00265C77" w:rsidP="00265C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C77">
              <w:rPr>
                <w:rFonts w:ascii="Times New Roman" w:hAnsi="Times New Roman"/>
                <w:sz w:val="24"/>
                <w:szCs w:val="24"/>
              </w:rPr>
              <w:t>- озелененные территории общего пользования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F5F57" w14:textId="77777777" w:rsidR="00265C77" w:rsidRPr="00265C77" w:rsidRDefault="00265C77" w:rsidP="00265C77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C77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95F1A" w14:textId="77777777" w:rsidR="00265C77" w:rsidRPr="00265C77" w:rsidRDefault="00265C77" w:rsidP="00265C77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5C77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24D3A" w14:textId="68786BB2" w:rsidR="00265C77" w:rsidRPr="00265C77" w:rsidRDefault="002B5F2D" w:rsidP="00265C77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2,20</w:t>
            </w:r>
          </w:p>
        </w:tc>
      </w:tr>
      <w:tr w:rsidR="00265C77" w14:paraId="2FF24CA2" w14:textId="77777777" w:rsidTr="00265C77">
        <w:trPr>
          <w:trHeight w:val="397"/>
          <w:jc w:val="center"/>
        </w:trPr>
        <w:tc>
          <w:tcPr>
            <w:tcW w:w="97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9E13B" w14:textId="77777777" w:rsidR="00265C77" w:rsidRPr="00265C77" w:rsidRDefault="00265C77" w:rsidP="00265C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5C77">
              <w:rPr>
                <w:rFonts w:ascii="Times New Roman" w:hAnsi="Times New Roman"/>
                <w:b/>
                <w:sz w:val="24"/>
                <w:szCs w:val="24"/>
              </w:rPr>
              <w:t>2. Население</w:t>
            </w:r>
          </w:p>
        </w:tc>
      </w:tr>
      <w:tr w:rsidR="00FF51F5" w:rsidRPr="00FF51F5" w14:paraId="0711A7BC" w14:textId="77777777" w:rsidTr="00265C77">
        <w:trPr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29F2A" w14:textId="77777777" w:rsidR="00265C77" w:rsidRPr="00FF51F5" w:rsidRDefault="00265C77" w:rsidP="00265C77">
            <w:pPr>
              <w:spacing w:after="0" w:line="240" w:lineRule="auto"/>
              <w:ind w:right="7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116EE" w14:textId="77777777" w:rsidR="00265C77" w:rsidRPr="00FF51F5" w:rsidRDefault="00265C77" w:rsidP="00265C7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Численность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967EE" w14:textId="77777777" w:rsidR="00265C77" w:rsidRPr="00FF51F5" w:rsidRDefault="00265C77" w:rsidP="00265C77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чел.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4C32B" w14:textId="77777777" w:rsidR="00265C77" w:rsidRPr="00FF51F5" w:rsidRDefault="00265C77" w:rsidP="00265C77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01AD2" w14:textId="77777777" w:rsidR="00265C77" w:rsidRPr="00FF51F5" w:rsidRDefault="00265C77" w:rsidP="00265C77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355</w:t>
            </w:r>
          </w:p>
        </w:tc>
      </w:tr>
      <w:tr w:rsidR="00FF51F5" w:rsidRPr="00FF51F5" w14:paraId="455684EE" w14:textId="77777777" w:rsidTr="00265C77">
        <w:trPr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C88AD" w14:textId="77777777" w:rsidR="00265C77" w:rsidRPr="00FF51F5" w:rsidRDefault="00265C77" w:rsidP="00265C77">
            <w:pPr>
              <w:spacing w:after="0" w:line="240" w:lineRule="auto"/>
              <w:ind w:right="7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42339" w14:textId="77777777" w:rsidR="00265C77" w:rsidRPr="00FF51F5" w:rsidRDefault="00265C77" w:rsidP="00265C7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Плотность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81B66" w14:textId="77777777" w:rsidR="00265C77" w:rsidRPr="00FF51F5" w:rsidRDefault="00265C77" w:rsidP="00265C77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чел./га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FDBCA" w14:textId="77777777" w:rsidR="00265C77" w:rsidRPr="00FF51F5" w:rsidRDefault="00265C77" w:rsidP="00265C77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FB603" w14:textId="77777777" w:rsidR="00265C77" w:rsidRPr="00FF51F5" w:rsidRDefault="00265C77" w:rsidP="00265C77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35,8</w:t>
            </w:r>
          </w:p>
        </w:tc>
      </w:tr>
      <w:tr w:rsidR="00FF51F5" w:rsidRPr="00FF51F5" w14:paraId="7AA97F8A" w14:textId="77777777" w:rsidTr="00265C77">
        <w:trPr>
          <w:trHeight w:val="397"/>
          <w:jc w:val="center"/>
        </w:trPr>
        <w:tc>
          <w:tcPr>
            <w:tcW w:w="97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67169" w14:textId="77777777" w:rsidR="00265C77" w:rsidRPr="00FF51F5" w:rsidRDefault="00265C77" w:rsidP="00265C7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3. Жилищный фонд</w:t>
            </w:r>
          </w:p>
        </w:tc>
      </w:tr>
      <w:tr w:rsidR="00FF51F5" w:rsidRPr="00FF51F5" w14:paraId="1506812B" w14:textId="77777777" w:rsidTr="00265C77">
        <w:trPr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ECC64" w14:textId="77777777" w:rsidR="00265C77" w:rsidRPr="00FF51F5" w:rsidRDefault="00265C77" w:rsidP="00265C77">
            <w:pPr>
              <w:spacing w:after="0" w:line="240" w:lineRule="auto"/>
              <w:ind w:right="7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3EA87" w14:textId="77777777" w:rsidR="00265C77" w:rsidRPr="00FF51F5" w:rsidRDefault="00265C77" w:rsidP="00265C7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Общая площадь жилых домов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8FA7C" w14:textId="77777777" w:rsidR="00265C77" w:rsidRPr="00FF51F5" w:rsidRDefault="00265C77" w:rsidP="00265C77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E3ECA" w14:textId="77777777" w:rsidR="00265C77" w:rsidRPr="00FF51F5" w:rsidRDefault="00265C77" w:rsidP="00265C77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B99C3" w14:textId="77777777" w:rsidR="00265C77" w:rsidRPr="00FF51F5" w:rsidRDefault="00265C77" w:rsidP="00265C7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FF51F5" w:rsidRPr="00FF51F5" w14:paraId="594B25B1" w14:textId="77777777" w:rsidTr="00265C77">
        <w:trPr>
          <w:trHeight w:val="397"/>
          <w:jc w:val="center"/>
        </w:trPr>
        <w:tc>
          <w:tcPr>
            <w:tcW w:w="97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6125C" w14:textId="1F993317" w:rsidR="00265C77" w:rsidRPr="00FF51F5" w:rsidRDefault="00265C77" w:rsidP="00EC6596">
            <w:pPr>
              <w:spacing w:after="0" w:line="240" w:lineRule="auto"/>
              <w:ind w:left="31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4.</w:t>
            </w:r>
            <w:r w:rsidRPr="00FF51F5">
              <w:rPr>
                <w:noProof/>
                <w:color w:val="000000" w:themeColor="text1"/>
              </w:rPr>
              <w:t xml:space="preserve"> </w:t>
            </w:r>
            <w:r w:rsidRPr="00FF51F5">
              <w:rPr>
                <w:noProof/>
                <w:color w:val="000000" w:themeColor="text1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1" layoutInCell="1" allowOverlap="1" wp14:anchorId="2AFC4472" wp14:editId="7B4C104A">
                      <wp:simplePos x="0" y="0"/>
                      <wp:positionH relativeFrom="page">
                        <wp:posOffset>-73025</wp:posOffset>
                      </wp:positionH>
                      <wp:positionV relativeFrom="page">
                        <wp:posOffset>-1899285</wp:posOffset>
                      </wp:positionV>
                      <wp:extent cx="6544945" cy="10094595"/>
                      <wp:effectExtent l="0" t="0" r="8255" b="1905"/>
                      <wp:wrapNone/>
                      <wp:docPr id="1290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544945" cy="10094595"/>
                                <a:chOff x="0" y="0"/>
                                <a:chExt cx="20000" cy="20000"/>
                              </a:xfrm>
                            </wpg:grpSpPr>
                            <wps:wsp>
                              <wps:cNvPr id="1291" name="Rectangle 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0000" cy="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92" name="Line 3"/>
                              <wps:cNvCnPr/>
                              <wps:spPr bwMode="auto">
                                <a:xfrm>
                                  <a:off x="1093" y="18949"/>
                                  <a:ext cx="2" cy="10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93" name="Line 4"/>
                              <wps:cNvCnPr/>
                              <wps:spPr bwMode="auto">
                                <a:xfrm>
                                  <a:off x="10" y="18941"/>
                                  <a:ext cx="19967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94" name="Line 5"/>
                              <wps:cNvCnPr/>
                              <wps:spPr bwMode="auto">
                                <a:xfrm>
                                  <a:off x="2186" y="18949"/>
                                  <a:ext cx="2" cy="10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95" name="Line 6"/>
                              <wps:cNvCnPr/>
                              <wps:spPr bwMode="auto">
                                <a:xfrm>
                                  <a:off x="4919" y="18949"/>
                                  <a:ext cx="2" cy="10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96" name="Line 7"/>
                              <wps:cNvCnPr/>
                              <wps:spPr bwMode="auto">
                                <a:xfrm>
                                  <a:off x="6557" y="18959"/>
                                  <a:ext cx="2" cy="103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97" name="Line 8"/>
                              <wps:cNvCnPr/>
                              <wps:spPr bwMode="auto">
                                <a:xfrm>
                                  <a:off x="7650" y="18949"/>
                                  <a:ext cx="2" cy="103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98" name="Line 9"/>
                              <wps:cNvCnPr/>
                              <wps:spPr bwMode="auto">
                                <a:xfrm>
                                  <a:off x="18905" y="18949"/>
                                  <a:ext cx="4" cy="10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99" name="Line 10"/>
                              <wps:cNvCnPr/>
                              <wps:spPr bwMode="auto">
                                <a:xfrm>
                                  <a:off x="10" y="19293"/>
                                  <a:ext cx="7621" cy="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00" name="Line 11"/>
                              <wps:cNvCnPr/>
                              <wps:spPr bwMode="auto">
                                <a:xfrm>
                                  <a:off x="10" y="19646"/>
                                  <a:ext cx="762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01" name="Line 12"/>
                              <wps:cNvCnPr/>
                              <wps:spPr bwMode="auto">
                                <a:xfrm>
                                  <a:off x="18919" y="19296"/>
                                  <a:ext cx="107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02" name="Rectangle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4" y="19535"/>
                                  <a:ext cx="1000" cy="43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317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14:paraId="12787EFF" w14:textId="77777777" w:rsidR="00265C77" w:rsidRPr="00542326" w:rsidRDefault="00265C77" w:rsidP="00265C77">
                                    <w:pPr>
                                      <w:pStyle w:val="a8"/>
                                      <w:rPr>
                                        <w:rFonts w:ascii="GOST type B" w:hAnsi="GOST type B"/>
                                        <w:sz w:val="22"/>
                                        <w:szCs w:val="22"/>
                                      </w:rPr>
                                    </w:pPr>
                                    <w:proofErr w:type="spellStart"/>
                                    <w:r w:rsidRPr="00EB45AA"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  <w:lang w:val="ru-RU"/>
                                      </w:rPr>
                                      <w:t>Изм</w:t>
                                    </w:r>
                                    <w:proofErr w:type="spellEnd"/>
                                    <w:r w:rsidRPr="00542326">
                                      <w:rPr>
                                        <w:rFonts w:ascii="GOST type B" w:hAnsi="GOST type B"/>
                                        <w:sz w:val="22"/>
                                        <w:szCs w:val="22"/>
                                      </w:rPr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12700" tIns="12700" rIns="12700" bIns="12700" anchor="t" anchorCtr="0" upright="1">
                                <a:noAutofit/>
                              </wps:bodyPr>
                            </wps:wsp>
                            <wps:wsp>
                              <wps:cNvPr id="1303" name="Rectangle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17" y="19625"/>
                                  <a:ext cx="1686" cy="3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317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14:paraId="33ACC47E" w14:textId="77777777" w:rsidR="00265C77" w:rsidRPr="00EB45AA" w:rsidRDefault="00265C77" w:rsidP="00265C77">
                                    <w:pPr>
                                      <w:pStyle w:val="a8"/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  <w:lang w:val="ru-RU"/>
                                      </w:rPr>
                                    </w:pPr>
                                    <w:proofErr w:type="spellStart"/>
                                    <w:r w:rsidRPr="00EB45AA"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  <w:lang w:val="ru-RU"/>
                                      </w:rPr>
                                      <w:t>Кол.</w:t>
                                    </w:r>
                                    <w:r w:rsidRPr="00EB45AA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  <w:lang w:val="ru-RU"/>
                                      </w:rPr>
                                      <w:t>уч</w:t>
                                    </w:r>
                                    <w:proofErr w:type="spellEnd"/>
                                    <w:r w:rsidRPr="00EB45AA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  <w:lang w:val="ru-RU"/>
                                      </w:rPr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12700" tIns="12700" rIns="12700" bIns="12700" anchor="t" anchorCtr="0" upright="1">
                                <a:noAutofit/>
                              </wps:bodyPr>
                            </wps:wsp>
                            <wps:wsp>
                              <wps:cNvPr id="1304" name="Rectangle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267" y="19660"/>
                                  <a:ext cx="2573" cy="30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317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14:paraId="05FAF709" w14:textId="77777777" w:rsidR="00265C77" w:rsidRPr="00EB45AA" w:rsidRDefault="00265C77" w:rsidP="00265C77">
                                    <w:pPr>
                                      <w:pStyle w:val="a8"/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  <w:lang w:val="ru-RU"/>
                                      </w:rPr>
                                    </w:pPr>
                                    <w:r w:rsidRPr="00EB45AA"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  <w:lang w:val="ru-RU"/>
                                      </w:rPr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12700" tIns="12700" rIns="12700" bIns="12700" anchor="t" anchorCtr="0" upright="1">
                                <a:noAutofit/>
                              </wps:bodyPr>
                            </wps:wsp>
                            <wps:wsp>
                              <wps:cNvPr id="1305" name="Rectangle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83" y="19660"/>
                                  <a:ext cx="1534" cy="30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317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14:paraId="07E3BEE8" w14:textId="77777777" w:rsidR="00265C77" w:rsidRPr="00EB45AA" w:rsidRDefault="00265C77" w:rsidP="00265C77">
                                    <w:pPr>
                                      <w:pStyle w:val="a8"/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  <w:lang w:val="ru-RU"/>
                                      </w:rPr>
                                    </w:pPr>
                                    <w:r w:rsidRPr="00EB45AA"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  <w:lang w:val="ru-RU"/>
                                      </w:rPr>
                                      <w:t>№док</w:t>
                                    </w:r>
                                  </w:p>
                                </w:txbxContent>
                              </wps:txbx>
                              <wps:bodyPr rot="0" vert="horz" wrap="square" lIns="12700" tIns="12700" rIns="12700" bIns="12700" anchor="t" anchorCtr="0" upright="1">
                                <a:noAutofit/>
                              </wps:bodyPr>
                            </wps:wsp>
                            <wps:wsp>
                              <wps:cNvPr id="1306" name="Rectangle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604" y="19660"/>
                                  <a:ext cx="1000" cy="30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317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14:paraId="471F8B52" w14:textId="77777777" w:rsidR="00265C77" w:rsidRPr="00EB45AA" w:rsidRDefault="00265C77" w:rsidP="00265C77">
                                    <w:pPr>
                                      <w:pStyle w:val="a8"/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</w:pPr>
                                    <w:r w:rsidRPr="00EB45AA"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  <w:t>Дата</w:t>
                                    </w:r>
                                  </w:p>
                                </w:txbxContent>
                              </wps:txbx>
                              <wps:bodyPr rot="0" vert="horz" wrap="square" lIns="12700" tIns="12700" rIns="12700" bIns="12700" anchor="t" anchorCtr="0" upright="1">
                                <a:noAutofit/>
                              </wps:bodyPr>
                            </wps:wsp>
                            <wps:wsp>
                              <wps:cNvPr id="1307" name="Rectangle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905" y="18912"/>
                                  <a:ext cx="1001" cy="52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317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14:paraId="203095BE" w14:textId="77777777" w:rsidR="00265C77" w:rsidRPr="00EB45AA" w:rsidRDefault="00265C77" w:rsidP="00265C77">
                                    <w:pPr>
                                      <w:pStyle w:val="a8"/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  <w:lang w:val="ru-RU"/>
                                      </w:rPr>
                                    </w:pPr>
                                    <w:r w:rsidRPr="00EB45AA"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  <w:lang w:val="ru-RU"/>
                                      </w:rPr>
                                      <w:t>Лис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  <w:lang w:val="ru-RU"/>
                                      </w:rPr>
                                      <w:t>т</w:t>
                                    </w:r>
                                  </w:p>
                                </w:txbxContent>
                              </wps:txbx>
                              <wps:bodyPr rot="0" vert="horz" wrap="square" lIns="12700" tIns="12700" rIns="12700" bIns="12700" anchor="t" anchorCtr="0" upright="1">
                                <a:noAutofit/>
                              </wps:bodyPr>
                            </wps:wsp>
                            <wps:wsp>
                              <wps:cNvPr id="1308" name="Rectangle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949" y="19435"/>
                                  <a:ext cx="1001" cy="42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317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14:paraId="02ED6269" w14:textId="3B5D2FB8" w:rsidR="00265C77" w:rsidRPr="00542326" w:rsidRDefault="00CE58DE" w:rsidP="00265C77">
                                    <w:pPr>
                                      <w:jc w:val="center"/>
                                      <w:rPr>
                                        <w:rFonts w:ascii="GOST type B" w:hAnsi="GOST type B"/>
                                        <w:i/>
                                        <w:szCs w:val="28"/>
                                        <w:lang w:val="uk-UA"/>
                                      </w:rPr>
                                    </w:pPr>
                                    <w:r>
                                      <w:rPr>
                                        <w:rFonts w:ascii="GOST type B" w:hAnsi="GOST type B"/>
                                        <w:i/>
                                        <w:szCs w:val="28"/>
                                        <w:lang w:val="uk-UA"/>
                                      </w:rPr>
                                      <w:t>8</w:t>
                                    </w:r>
                                  </w:p>
                                </w:txbxContent>
                              </wps:txbx>
                              <wps:bodyPr rot="0" vert="horz" wrap="square" lIns="12700" tIns="12700" rIns="12700" bIns="12700" anchor="t" anchorCtr="0" upright="1">
                                <a:noAutofit/>
                              </wps:bodyPr>
                            </wps:wsp>
                            <wps:wsp>
                              <wps:cNvPr id="1309" name="Rectangle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745" y="19221"/>
                                  <a:ext cx="11075" cy="47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317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14:paraId="67E4F516" w14:textId="77777777" w:rsidR="00265C77" w:rsidRPr="00FE178E" w:rsidRDefault="00265C77" w:rsidP="00265C77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  <w:szCs w:val="28"/>
                                      </w:rPr>
                                      <w:t>ППТ ОЧ</w:t>
                                    </w:r>
                                  </w:p>
                                  <w:p w14:paraId="559B4DDF" w14:textId="77777777" w:rsidR="00265C77" w:rsidRPr="00EB45AA" w:rsidRDefault="00265C77" w:rsidP="00265C77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12700" tIns="12700" rIns="12700" bIns="1270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AFC4472" id="_x0000_s1187" style="position:absolute;left:0;text-align:left;margin-left:-5.75pt;margin-top:-149.55pt;width:515.35pt;height:794.85pt;z-index:251668480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">
                      <v:rect id="Rectangle 2" o:spid="_x0000_s1188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" filled="f" strokeweight="2pt"/>
                      <v:line id="Line 3" o:spid="_x0000_s1189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" strokeweight="2pt"/>
                      <v:line id="Line 4" o:spid="_x0000_s1190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" strokeweight="2pt"/>
                      <v:line id="Line 5" o:spid="_x0000_s1191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" strokeweight="2pt"/>
                      <v:line id="Line 6" o:spid="_x0000_s1192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" strokeweight="2pt"/>
                      <v:line id="Line 7" o:spid="_x0000_s1193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" strokeweight="2pt"/>
                      <v:line id="Line 8" o:spid="_x0000_s1194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" strokeweight="2pt"/>
                      <v:line id="Line 9" o:spid="_x0000_s1195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" strokeweight="2pt"/>
                      <v:line id="Line 10" o:spid="_x0000_s1196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" strokeweight="1pt"/>
                      <v:line id="Line 11" o:spid="_x0000_s1197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" strokeweight="2pt"/>
                      <v:line id="Line 12" o:spid="_x0000_s1198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" strokeweight="1pt"/>
                      <v:rect id="Rectangle 13" o:spid="_x0000_s1199" style="position:absolute;left:54;top:19535;width:1000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" filled="f" stroked="f" strokeweight=".25pt">
                        <v:textbox inset="1pt,1pt,1pt,1pt">
                          <w:txbxContent>
                            <w:p w14:paraId="12787EFF" w14:textId="77777777" w:rsidR="00265C77" w:rsidRPr="00542326" w:rsidRDefault="00265C77" w:rsidP="00265C77">
                              <w:pPr>
                                <w:pStyle w:val="a8"/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Изм</w:t>
                              </w:r>
                              <w:proofErr w:type="spellEnd"/>
                              <w:r w:rsidRPr="00542326"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  <w:t>.</w:t>
                              </w:r>
                            </w:p>
                          </w:txbxContent>
                        </v:textbox>
                      </v:rect>
                      <v:rect id="Rectangle 14" o:spid="_x0000_s1200" style="position:absolute;left:817;top:19625;width:1686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" filled="f" stroked="f" strokeweight=".25pt">
                        <v:textbox inset="1pt,1pt,1pt,1pt">
                          <w:txbxContent>
                            <w:p w14:paraId="33ACC47E" w14:textId="77777777" w:rsidR="00265C77" w:rsidRPr="00EB45AA" w:rsidRDefault="00265C77" w:rsidP="00265C77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Кол.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уч</w:t>
                              </w:r>
                              <w:proofErr w:type="spellEnd"/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v:textbox>
                      </v:rect>
                      <v:rect id="Rectangle 15" o:spid="_x0000_s1201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" filled="f" stroked="f" strokeweight=".25pt">
                        <v:textbox inset="1pt,1pt,1pt,1pt">
                          <w:txbxContent>
                            <w:p w14:paraId="05FAF709" w14:textId="77777777" w:rsidR="00265C77" w:rsidRPr="00EB45AA" w:rsidRDefault="00265C77" w:rsidP="00265C77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6" o:spid="_x0000_s1202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" filled="f" stroked="f" strokeweight=".25pt">
                        <v:textbox inset="1pt,1pt,1pt,1pt">
                          <w:txbxContent>
                            <w:p w14:paraId="07E3BEE8" w14:textId="77777777" w:rsidR="00265C77" w:rsidRPr="00EB45AA" w:rsidRDefault="00265C77" w:rsidP="00265C77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№док</w:t>
                              </w:r>
                            </w:p>
                          </w:txbxContent>
                        </v:textbox>
                      </v:rect>
                      <v:rect id="Rectangle 17" o:spid="_x0000_s1203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" filled="f" stroked="f" strokeweight=".25pt">
                        <v:textbox inset="1pt,1pt,1pt,1pt">
                          <w:txbxContent>
                            <w:p w14:paraId="471F8B52" w14:textId="77777777" w:rsidR="00265C77" w:rsidRPr="00EB45AA" w:rsidRDefault="00265C77" w:rsidP="00265C77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Дата</w:t>
                              </w:r>
                            </w:p>
                          </w:txbxContent>
                        </v:textbox>
                      </v:rect>
                      <v:rect id="Rectangle 18" o:spid="_x0000_s1204" style="position:absolute;left:18905;top:18912;width:1001;height:5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" filled="f" stroked="f" strokeweight=".25pt">
                        <v:textbox inset="1pt,1pt,1pt,1pt">
                          <w:txbxContent>
                            <w:p w14:paraId="203095BE" w14:textId="77777777" w:rsidR="00265C77" w:rsidRPr="00EB45AA" w:rsidRDefault="00265C77" w:rsidP="00265C77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т</w:t>
                              </w:r>
                            </w:p>
                          </w:txbxContent>
                        </v:textbox>
                      </v:rect>
                      <v:rect id="Rectangle 19" o:spid="_x0000_s1205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" filled="f" stroked="f" strokeweight=".25pt">
                        <v:textbox inset="1pt,1pt,1pt,1pt">
                          <w:txbxContent>
                            <w:p w14:paraId="02ED6269" w14:textId="3B5D2FB8" w:rsidR="00265C77" w:rsidRPr="00542326" w:rsidRDefault="00CE58DE" w:rsidP="00265C77">
                              <w:pPr>
                                <w:jc w:val="center"/>
                                <w:rPr>
                                  <w:rFonts w:ascii="GOST type B" w:hAnsi="GOST type B"/>
                                  <w:i/>
                                  <w:szCs w:val="28"/>
                                  <w:lang w:val="uk-UA"/>
                                </w:rPr>
                              </w:pPr>
                              <w:r>
                                <w:rPr>
                                  <w:rFonts w:ascii="GOST type B" w:hAnsi="GOST type B"/>
                                  <w:i/>
                                  <w:szCs w:val="28"/>
                                  <w:lang w:val="uk-UA"/>
                                </w:rPr>
                                <w:t>8</w:t>
                              </w:r>
                            </w:p>
                          </w:txbxContent>
                        </v:textbox>
                      </v:rect>
                      <v:rect id="Rectangle 20" o:spid="_x0000_s1206" style="position:absolute;left:7745;top:19221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" filled="f" stroked="f" strokeweight=".25pt">
                        <v:textbox inset="1pt,1pt,1pt,1pt">
                          <w:txbxContent>
                            <w:p w14:paraId="67E4F516" w14:textId="77777777" w:rsidR="00265C77" w:rsidRPr="00FE178E" w:rsidRDefault="00265C77" w:rsidP="00265C77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ППТ ОЧ</w:t>
                              </w:r>
                            </w:p>
                            <w:p w14:paraId="559B4DDF" w14:textId="77777777" w:rsidR="00265C77" w:rsidRPr="00EB45AA" w:rsidRDefault="00265C77" w:rsidP="00265C77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rect>
                      <w10:wrap anchorx="page" anchory="page"/>
                      <w10:anchorlock/>
                    </v:group>
                  </w:pict>
                </mc:Fallback>
              </mc:AlternateContent>
            </w:r>
            <w:r w:rsidRPr="00FF51F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Застройка</w:t>
            </w:r>
          </w:p>
        </w:tc>
      </w:tr>
      <w:tr w:rsidR="00FF51F5" w:rsidRPr="00FF51F5" w14:paraId="5195D3EE" w14:textId="77777777" w:rsidTr="00265C77">
        <w:trPr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1E213" w14:textId="77777777" w:rsidR="00265C77" w:rsidRPr="00FF51F5" w:rsidRDefault="00265C77" w:rsidP="00265C77">
            <w:pPr>
              <w:spacing w:after="0" w:line="240" w:lineRule="auto"/>
              <w:ind w:right="7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AC687" w14:textId="77777777" w:rsidR="00265C77" w:rsidRPr="00FF51F5" w:rsidRDefault="00265C77" w:rsidP="00265C7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Этажность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ED16D" w14:textId="77777777" w:rsidR="00265C77" w:rsidRPr="00FF51F5" w:rsidRDefault="00265C77" w:rsidP="00265C77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этаж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53F21" w14:textId="77777777" w:rsidR="00265C77" w:rsidRPr="00FF51F5" w:rsidRDefault="00265C77" w:rsidP="00265C77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3AAA1" w14:textId="77777777" w:rsidR="00265C77" w:rsidRPr="00FF51F5" w:rsidRDefault="00265C77" w:rsidP="00265C7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FF51F5" w:rsidRPr="00FF51F5" w14:paraId="1E0E0311" w14:textId="77777777" w:rsidTr="00265C77">
        <w:trPr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02B99" w14:textId="77777777" w:rsidR="00265C77" w:rsidRPr="00FF51F5" w:rsidRDefault="00265C77" w:rsidP="00265C77">
            <w:pPr>
              <w:spacing w:after="0" w:line="240" w:lineRule="auto"/>
              <w:ind w:right="7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57A21" w14:textId="77777777" w:rsidR="00265C77" w:rsidRPr="00FF51F5" w:rsidRDefault="00265C77" w:rsidP="00265C7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Плотность застройки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B0D0A" w14:textId="77777777" w:rsidR="00265C77" w:rsidRPr="00FF51F5" w:rsidRDefault="00265C77" w:rsidP="00265C77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03CA8" w14:textId="77777777" w:rsidR="00265C77" w:rsidRPr="00FF51F5" w:rsidRDefault="00265C77" w:rsidP="00265C77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3D4F8" w14:textId="77777777" w:rsidR="00265C77" w:rsidRPr="00FF51F5" w:rsidRDefault="00265C77" w:rsidP="00265C7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FF51F5" w:rsidRPr="00FF51F5" w14:paraId="612457A2" w14:textId="77777777" w:rsidTr="00265C77">
        <w:trPr>
          <w:trHeight w:val="397"/>
          <w:jc w:val="center"/>
        </w:trPr>
        <w:tc>
          <w:tcPr>
            <w:tcW w:w="97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855E8" w14:textId="77777777" w:rsidR="00265C77" w:rsidRPr="00FF51F5" w:rsidRDefault="00265C77" w:rsidP="00265C7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5. Транспортное обслуживание</w:t>
            </w:r>
          </w:p>
        </w:tc>
      </w:tr>
      <w:tr w:rsidR="00FF51F5" w:rsidRPr="00FF51F5" w14:paraId="1D567AC4" w14:textId="77777777" w:rsidTr="00265C77">
        <w:trPr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2BE17" w14:textId="77777777" w:rsidR="00265C77" w:rsidRPr="00FF51F5" w:rsidRDefault="00265C77" w:rsidP="00265C77">
            <w:pPr>
              <w:spacing w:after="0" w:line="240" w:lineRule="auto"/>
              <w:ind w:right="7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5.1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342D5" w14:textId="77777777" w:rsidR="00265C77" w:rsidRPr="00FF51F5" w:rsidRDefault="00265C77" w:rsidP="00265C7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Протяженность улично-дорожной сети, 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7D459" w14:textId="77777777" w:rsidR="00265C77" w:rsidRPr="00FF51F5" w:rsidRDefault="00265C77" w:rsidP="00265C77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A349F" w14:textId="77777777" w:rsidR="00265C77" w:rsidRPr="00FF51F5" w:rsidRDefault="00265C77" w:rsidP="00265C77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18CE1" w14:textId="77777777" w:rsidR="00265C77" w:rsidRPr="00FF51F5" w:rsidRDefault="00265C77" w:rsidP="00265C77">
            <w:pPr>
              <w:spacing w:after="0" w:line="240" w:lineRule="auto"/>
              <w:ind w:hanging="2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FF51F5" w:rsidRPr="00FF51F5" w14:paraId="3E76F6C1" w14:textId="77777777" w:rsidTr="00265C77">
        <w:trPr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081AE" w14:textId="77777777" w:rsidR="00265C77" w:rsidRPr="00FF51F5" w:rsidRDefault="00265C77" w:rsidP="00265C77">
            <w:pPr>
              <w:spacing w:after="0" w:line="240" w:lineRule="auto"/>
              <w:ind w:right="7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5.2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BA6D6" w14:textId="77777777" w:rsidR="00265C77" w:rsidRPr="00FF51F5" w:rsidRDefault="00265C77" w:rsidP="00265C7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C232D" w14:textId="77777777" w:rsidR="00265C77" w:rsidRPr="00FF51F5" w:rsidRDefault="00265C77" w:rsidP="00265C77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E6178" w14:textId="77777777" w:rsidR="00265C77" w:rsidRPr="00FF51F5" w:rsidRDefault="00265C77" w:rsidP="00265C77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E16A1" w14:textId="77777777" w:rsidR="00265C77" w:rsidRPr="00FF51F5" w:rsidRDefault="00265C77" w:rsidP="00265C77">
            <w:pPr>
              <w:spacing w:after="0" w:line="240" w:lineRule="auto"/>
              <w:ind w:hanging="2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F51F5" w:rsidRPr="00FF51F5" w14:paraId="4A25C534" w14:textId="77777777" w:rsidTr="00265C77">
        <w:trPr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522E7" w14:textId="77777777" w:rsidR="00265C77" w:rsidRPr="00FF51F5" w:rsidRDefault="00265C77" w:rsidP="00265C77">
            <w:pPr>
              <w:spacing w:after="0" w:line="240" w:lineRule="auto"/>
              <w:ind w:right="7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8DB20" w14:textId="77777777" w:rsidR="00265C77" w:rsidRPr="00FF51F5" w:rsidRDefault="00265C77" w:rsidP="00265C7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Улицы и проезды местного значения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B20FB" w14:textId="77777777" w:rsidR="00265C77" w:rsidRPr="00FF51F5" w:rsidRDefault="00265C77" w:rsidP="00265C77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D2C88" w14:textId="77777777" w:rsidR="00265C77" w:rsidRPr="00FF51F5" w:rsidRDefault="00265C77" w:rsidP="00265C77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20DBC" w14:textId="77777777" w:rsidR="00265C77" w:rsidRPr="00FF51F5" w:rsidRDefault="00265C77" w:rsidP="00265C77">
            <w:pPr>
              <w:spacing w:after="0" w:line="240" w:lineRule="auto"/>
              <w:ind w:hanging="2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FF51F5" w:rsidRPr="00FF51F5" w14:paraId="19F8F780" w14:textId="77777777" w:rsidTr="00265C77">
        <w:trPr>
          <w:trHeight w:val="397"/>
          <w:jc w:val="center"/>
        </w:trPr>
        <w:tc>
          <w:tcPr>
            <w:tcW w:w="97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B48EA" w14:textId="77777777" w:rsidR="00265C77" w:rsidRPr="00FF51F5" w:rsidRDefault="00265C77" w:rsidP="00265C7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6. Инженерно-техническое обеспечение</w:t>
            </w:r>
          </w:p>
        </w:tc>
      </w:tr>
      <w:tr w:rsidR="00FF51F5" w:rsidRPr="00FF51F5" w14:paraId="4EA2F6CD" w14:textId="77777777" w:rsidTr="00265C77">
        <w:trPr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BAFB4" w14:textId="77777777" w:rsidR="00265C77" w:rsidRPr="00FF51F5" w:rsidRDefault="00265C77" w:rsidP="00265C77">
            <w:pPr>
              <w:spacing w:after="0" w:line="240" w:lineRule="auto"/>
              <w:ind w:right="7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6.1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09429" w14:textId="77777777" w:rsidR="00265C77" w:rsidRPr="00FF51F5" w:rsidRDefault="00265C77" w:rsidP="00265C7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Водопотребление*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0C7D3" w14:textId="77777777" w:rsidR="00265C77" w:rsidRPr="00FF51F5" w:rsidRDefault="00265C77" w:rsidP="00265C77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сут</w:t>
            </w:r>
            <w:proofErr w:type="spellEnd"/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EEF2D" w14:textId="77777777" w:rsidR="00265C77" w:rsidRPr="00FF51F5" w:rsidRDefault="00265C77" w:rsidP="00265C77">
            <w:pPr>
              <w:spacing w:after="0" w:line="240" w:lineRule="auto"/>
              <w:ind w:firstLine="56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A5F34" w14:textId="77777777" w:rsidR="00265C77" w:rsidRPr="00FF51F5" w:rsidRDefault="00265C77" w:rsidP="00265C77">
            <w:pPr>
              <w:spacing w:after="0" w:line="240" w:lineRule="auto"/>
              <w:ind w:firstLine="56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4,58</w:t>
            </w:r>
          </w:p>
        </w:tc>
      </w:tr>
      <w:tr w:rsidR="00FF51F5" w:rsidRPr="00FF51F5" w14:paraId="14664BFA" w14:textId="77777777" w:rsidTr="00265C77">
        <w:trPr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2F70E" w14:textId="77777777" w:rsidR="00265C77" w:rsidRPr="00FF51F5" w:rsidRDefault="00265C77" w:rsidP="00265C77">
            <w:pPr>
              <w:spacing w:after="0" w:line="240" w:lineRule="auto"/>
              <w:ind w:right="7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6.2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CBE90" w14:textId="77777777" w:rsidR="00265C77" w:rsidRPr="00FF51F5" w:rsidRDefault="00265C77" w:rsidP="00265C7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Водоотведение*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7520E" w14:textId="77777777" w:rsidR="00265C77" w:rsidRPr="00FF51F5" w:rsidRDefault="00265C77" w:rsidP="00265C77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сут</w:t>
            </w:r>
            <w:proofErr w:type="spellEnd"/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3E8AF" w14:textId="77777777" w:rsidR="00265C77" w:rsidRPr="00FF51F5" w:rsidRDefault="00265C77" w:rsidP="00265C77">
            <w:pPr>
              <w:spacing w:after="0" w:line="240" w:lineRule="auto"/>
              <w:ind w:firstLine="56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25651" w14:textId="77777777" w:rsidR="00265C77" w:rsidRPr="00FF51F5" w:rsidRDefault="00265C77" w:rsidP="00265C77">
            <w:pPr>
              <w:spacing w:after="0" w:line="240" w:lineRule="auto"/>
              <w:ind w:firstLine="56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4,58</w:t>
            </w:r>
          </w:p>
        </w:tc>
      </w:tr>
      <w:tr w:rsidR="00FF51F5" w:rsidRPr="00FF51F5" w14:paraId="59A3F539" w14:textId="77777777" w:rsidTr="00265C77">
        <w:trPr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D7489" w14:textId="77777777" w:rsidR="00265C77" w:rsidRPr="00FF51F5" w:rsidRDefault="00265C77" w:rsidP="00265C77">
            <w:pPr>
              <w:tabs>
                <w:tab w:val="left" w:pos="136"/>
                <w:tab w:val="left" w:pos="185"/>
              </w:tabs>
              <w:spacing w:after="0" w:line="240" w:lineRule="auto"/>
              <w:ind w:right="7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6.3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C86E1" w14:textId="77777777" w:rsidR="00265C77" w:rsidRPr="00FF51F5" w:rsidRDefault="00265C77" w:rsidP="00265C77">
            <w:pPr>
              <w:spacing w:after="0" w:line="240" w:lineRule="auto"/>
              <w:ind w:firstLine="1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Электропотребление**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F6126" w14:textId="77777777" w:rsidR="00265C77" w:rsidRPr="00FF51F5" w:rsidRDefault="00265C77" w:rsidP="00265C77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кВт/час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EA894" w14:textId="77777777" w:rsidR="00265C77" w:rsidRPr="00FF51F5" w:rsidRDefault="00265C77" w:rsidP="00265C77">
            <w:pPr>
              <w:spacing w:after="0" w:line="240" w:lineRule="auto"/>
              <w:ind w:firstLine="56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5EAF7" w14:textId="77777777" w:rsidR="00265C77" w:rsidRPr="00FF51F5" w:rsidRDefault="00265C77" w:rsidP="00265C77">
            <w:pPr>
              <w:spacing w:after="0" w:line="240" w:lineRule="auto"/>
              <w:ind w:firstLine="56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36,35</w:t>
            </w:r>
          </w:p>
        </w:tc>
      </w:tr>
      <w:tr w:rsidR="00FF51F5" w:rsidRPr="00FF51F5" w14:paraId="42354672" w14:textId="77777777" w:rsidTr="00265C77">
        <w:trPr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37057" w14:textId="77777777" w:rsidR="00265C77" w:rsidRPr="00FF51F5" w:rsidRDefault="00265C77" w:rsidP="00265C77">
            <w:pPr>
              <w:spacing w:after="0" w:line="240" w:lineRule="auto"/>
              <w:ind w:right="7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6.4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96AE8" w14:textId="77777777" w:rsidR="00265C77" w:rsidRPr="00FF51F5" w:rsidRDefault="00265C77" w:rsidP="00265C77">
            <w:pPr>
              <w:spacing w:after="0" w:line="240" w:lineRule="auto"/>
              <w:ind w:firstLine="1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Газоснабжение ***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7340D" w14:textId="77777777" w:rsidR="00265C77" w:rsidRPr="00FF51F5" w:rsidRDefault="00265C77" w:rsidP="00265C77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/час.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4CB8A" w14:textId="77777777" w:rsidR="00265C77" w:rsidRPr="00FF51F5" w:rsidRDefault="00265C77" w:rsidP="00265C77">
            <w:pPr>
              <w:spacing w:after="0" w:line="240" w:lineRule="auto"/>
              <w:ind w:firstLine="56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12780" w14:textId="77777777" w:rsidR="00265C77" w:rsidRPr="00FF51F5" w:rsidRDefault="00265C77" w:rsidP="00265C77">
            <w:pPr>
              <w:spacing w:after="0" w:line="240" w:lineRule="auto"/>
              <w:ind w:firstLine="56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5,67</w:t>
            </w:r>
          </w:p>
        </w:tc>
      </w:tr>
    </w:tbl>
    <w:p w14:paraId="10553ED5" w14:textId="77777777" w:rsidR="00265C77" w:rsidRPr="00FF51F5" w:rsidRDefault="00265C77" w:rsidP="00EC6596">
      <w:pPr>
        <w:ind w:left="709"/>
        <w:jc w:val="both"/>
        <w:rPr>
          <w:rFonts w:ascii="Times New Roman" w:hAnsi="Times New Roman"/>
          <w:color w:val="000000" w:themeColor="text1"/>
          <w:sz w:val="18"/>
          <w:szCs w:val="18"/>
          <w:lang w:eastAsia="ru-RU"/>
        </w:rPr>
      </w:pPr>
      <w:r w:rsidRPr="00FF51F5">
        <w:rPr>
          <w:rFonts w:ascii="Times New Roman" w:hAnsi="Times New Roman"/>
          <w:color w:val="000000" w:themeColor="text1"/>
          <w:sz w:val="18"/>
          <w:szCs w:val="18"/>
        </w:rPr>
        <w:t xml:space="preserve">* при расчете использованы Нормативы потребления коммунальных услуг по холодному водоснабжению, горячему водоснабжению, водоотведению на территории Волгоградской области, утвержденные постановлением комитета тарифного регулирования Волгоградской </w:t>
      </w:r>
      <w:proofErr w:type="gramStart"/>
      <w:r w:rsidRPr="00FF51F5">
        <w:rPr>
          <w:rFonts w:ascii="Times New Roman" w:hAnsi="Times New Roman"/>
          <w:color w:val="000000" w:themeColor="text1"/>
          <w:sz w:val="18"/>
          <w:szCs w:val="18"/>
        </w:rPr>
        <w:t>области  от</w:t>
      </w:r>
      <w:proofErr w:type="gramEnd"/>
      <w:r w:rsidRPr="00FF51F5">
        <w:rPr>
          <w:rFonts w:ascii="Times New Roman" w:hAnsi="Times New Roman"/>
          <w:color w:val="000000" w:themeColor="text1"/>
          <w:sz w:val="18"/>
          <w:szCs w:val="18"/>
        </w:rPr>
        <w:t xml:space="preserve"> 30.12. 2014 г. №  57/9.</w:t>
      </w:r>
    </w:p>
    <w:p w14:paraId="1FA43F0C" w14:textId="77777777" w:rsidR="00265C77" w:rsidRPr="00FF51F5" w:rsidRDefault="00265C77" w:rsidP="00EC6596">
      <w:pPr>
        <w:ind w:left="709"/>
        <w:jc w:val="both"/>
        <w:rPr>
          <w:rFonts w:ascii="Times New Roman" w:hAnsi="Times New Roman"/>
          <w:color w:val="000000" w:themeColor="text1"/>
          <w:sz w:val="18"/>
          <w:szCs w:val="18"/>
        </w:rPr>
      </w:pPr>
      <w:r w:rsidRPr="00FF51F5">
        <w:rPr>
          <w:rFonts w:ascii="Times New Roman" w:hAnsi="Times New Roman"/>
          <w:color w:val="000000" w:themeColor="text1"/>
          <w:sz w:val="18"/>
          <w:szCs w:val="18"/>
        </w:rPr>
        <w:t xml:space="preserve">** при расчете использованы Местные нормативы градостроительного проектирования </w:t>
      </w:r>
      <w:proofErr w:type="spellStart"/>
      <w:r w:rsidRPr="00FF51F5">
        <w:rPr>
          <w:rFonts w:ascii="Times New Roman" w:hAnsi="Times New Roman"/>
          <w:color w:val="000000" w:themeColor="text1"/>
          <w:sz w:val="18"/>
          <w:szCs w:val="18"/>
        </w:rPr>
        <w:t>Котлубанского</w:t>
      </w:r>
      <w:proofErr w:type="spellEnd"/>
      <w:r w:rsidRPr="00FF51F5">
        <w:rPr>
          <w:rFonts w:ascii="Times New Roman" w:hAnsi="Times New Roman"/>
          <w:color w:val="000000" w:themeColor="text1"/>
          <w:sz w:val="18"/>
          <w:szCs w:val="18"/>
        </w:rPr>
        <w:t xml:space="preserve"> сельского поселения </w:t>
      </w:r>
      <w:proofErr w:type="spellStart"/>
      <w:r w:rsidRPr="00FF51F5">
        <w:rPr>
          <w:rFonts w:ascii="Times New Roman" w:hAnsi="Times New Roman"/>
          <w:color w:val="000000" w:themeColor="text1"/>
          <w:sz w:val="18"/>
          <w:szCs w:val="18"/>
        </w:rPr>
        <w:t>Городищенского</w:t>
      </w:r>
      <w:proofErr w:type="spellEnd"/>
      <w:r w:rsidRPr="00FF51F5">
        <w:rPr>
          <w:rFonts w:ascii="Times New Roman" w:hAnsi="Times New Roman"/>
          <w:color w:val="000000" w:themeColor="text1"/>
          <w:sz w:val="18"/>
          <w:szCs w:val="18"/>
        </w:rPr>
        <w:t xml:space="preserve"> муниципального района Волгоградской области (ред. 31.10.2017)</w:t>
      </w:r>
    </w:p>
    <w:p w14:paraId="36F0A1CC" w14:textId="77777777" w:rsidR="00265C77" w:rsidRDefault="00265C77" w:rsidP="00EC6596">
      <w:pPr>
        <w:ind w:left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*** при расчете использован Приказ комитета тарифного регулирования Волгоградской области от 15 апреля 2015 г. N 12/3 "Об утверждении нормативов потребления коммунальных услуг по газоснабжению".</w:t>
      </w:r>
    </w:p>
    <w:p w14:paraId="2F9DB0FE" w14:textId="4F9BD3D1" w:rsidR="00265C77" w:rsidRDefault="00265C77" w:rsidP="00FA0185">
      <w:pPr>
        <w:jc w:val="center"/>
        <w:rPr>
          <w:rFonts w:ascii="Times New Roman" w:hAnsi="Times New Roman"/>
          <w:b/>
          <w:sz w:val="28"/>
          <w:szCs w:val="28"/>
        </w:rPr>
      </w:pPr>
    </w:p>
    <w:p w14:paraId="2819E712" w14:textId="04C277D5" w:rsidR="00265C77" w:rsidRDefault="00265C77" w:rsidP="00FA0185">
      <w:pPr>
        <w:jc w:val="center"/>
        <w:rPr>
          <w:rFonts w:ascii="Times New Roman" w:hAnsi="Times New Roman"/>
          <w:b/>
          <w:sz w:val="28"/>
          <w:szCs w:val="28"/>
        </w:rPr>
      </w:pPr>
    </w:p>
    <w:p w14:paraId="337BD523" w14:textId="30AC6061" w:rsidR="00265C77" w:rsidRDefault="00265C77" w:rsidP="00FA0185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FFA39B6" w14:textId="77777777" w:rsidR="00265C77" w:rsidRPr="00FA0185" w:rsidRDefault="00265C77" w:rsidP="00FA0185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BEBA41F" w14:textId="77777777" w:rsidR="00C23B4F" w:rsidRPr="00885C75" w:rsidRDefault="00C23B4F" w:rsidP="00C23B4F">
      <w:pPr>
        <w:rPr>
          <w:rFonts w:ascii="Times New Roman" w:hAnsi="Times New Roman"/>
          <w:sz w:val="24"/>
          <w:szCs w:val="24"/>
        </w:rPr>
      </w:pPr>
    </w:p>
    <w:p w14:paraId="7A040E9A" w14:textId="77777777" w:rsidR="002170CE" w:rsidRDefault="002170CE" w:rsidP="001E65E3">
      <w:pPr>
        <w:rPr>
          <w:rFonts w:ascii="Times New Roman" w:hAnsi="Times New Roman"/>
          <w:sz w:val="28"/>
          <w:szCs w:val="28"/>
        </w:rPr>
      </w:pPr>
    </w:p>
    <w:p w14:paraId="08B125E1" w14:textId="77777777" w:rsidR="002170CE" w:rsidRDefault="002170CE" w:rsidP="001E65E3">
      <w:pPr>
        <w:rPr>
          <w:rFonts w:ascii="Times New Roman" w:hAnsi="Times New Roman"/>
          <w:sz w:val="28"/>
          <w:szCs w:val="28"/>
        </w:rPr>
      </w:pPr>
    </w:p>
    <w:p w14:paraId="0F06ED00" w14:textId="77777777" w:rsidR="002170CE" w:rsidRDefault="002170CE" w:rsidP="001E65E3">
      <w:pPr>
        <w:rPr>
          <w:rFonts w:ascii="Times New Roman" w:hAnsi="Times New Roman"/>
          <w:sz w:val="28"/>
          <w:szCs w:val="28"/>
        </w:rPr>
      </w:pPr>
    </w:p>
    <w:p w14:paraId="17BEDEB0" w14:textId="77777777" w:rsidR="0040553B" w:rsidRDefault="0040553B" w:rsidP="001E65E3">
      <w:pPr>
        <w:rPr>
          <w:rFonts w:ascii="Times New Roman" w:hAnsi="Times New Roman"/>
          <w:sz w:val="28"/>
          <w:szCs w:val="28"/>
        </w:rPr>
      </w:pPr>
    </w:p>
    <w:p w14:paraId="1071B692" w14:textId="77777777" w:rsidR="0040553B" w:rsidRDefault="0040553B" w:rsidP="001E65E3">
      <w:pPr>
        <w:rPr>
          <w:rFonts w:ascii="Times New Roman" w:hAnsi="Times New Roman"/>
          <w:sz w:val="28"/>
          <w:szCs w:val="28"/>
        </w:rPr>
      </w:pPr>
    </w:p>
    <w:p w14:paraId="7575AE17" w14:textId="77777777" w:rsidR="0040553B" w:rsidRDefault="0040553B" w:rsidP="001E65E3">
      <w:pPr>
        <w:rPr>
          <w:rFonts w:ascii="Times New Roman" w:hAnsi="Times New Roman"/>
          <w:sz w:val="28"/>
          <w:szCs w:val="28"/>
        </w:rPr>
      </w:pPr>
    </w:p>
    <w:p w14:paraId="3EA4AB41" w14:textId="77777777" w:rsidR="0040553B" w:rsidRDefault="0040553B" w:rsidP="001E65E3">
      <w:pPr>
        <w:rPr>
          <w:rFonts w:ascii="Times New Roman" w:hAnsi="Times New Roman"/>
          <w:sz w:val="28"/>
          <w:szCs w:val="28"/>
        </w:rPr>
      </w:pPr>
    </w:p>
    <w:p w14:paraId="4E4AC30A" w14:textId="77777777" w:rsidR="0040553B" w:rsidRDefault="0040553B" w:rsidP="001E65E3">
      <w:pPr>
        <w:rPr>
          <w:rFonts w:ascii="Times New Roman" w:hAnsi="Times New Roman"/>
          <w:sz w:val="28"/>
          <w:szCs w:val="28"/>
        </w:rPr>
      </w:pPr>
    </w:p>
    <w:p w14:paraId="25293C16" w14:textId="77777777" w:rsidR="0040553B" w:rsidRDefault="0040553B" w:rsidP="001E65E3">
      <w:pPr>
        <w:rPr>
          <w:rFonts w:ascii="Times New Roman" w:hAnsi="Times New Roman"/>
          <w:sz w:val="28"/>
          <w:szCs w:val="28"/>
        </w:rPr>
      </w:pPr>
    </w:p>
    <w:p w14:paraId="39F2EF96" w14:textId="77777777" w:rsidR="0040553B" w:rsidRDefault="0040553B" w:rsidP="001E65E3">
      <w:pPr>
        <w:rPr>
          <w:rFonts w:ascii="Times New Roman" w:hAnsi="Times New Roman"/>
          <w:sz w:val="28"/>
          <w:szCs w:val="28"/>
        </w:rPr>
      </w:pPr>
    </w:p>
    <w:p w14:paraId="37DE0DEE" w14:textId="40EDBA3C" w:rsidR="0040553B" w:rsidRDefault="007553F7" w:rsidP="001E65E3">
      <w:pPr>
        <w:rPr>
          <w:rFonts w:ascii="Times New Roman" w:hAnsi="Times New Roman"/>
          <w:sz w:val="28"/>
          <w:szCs w:val="28"/>
        </w:rPr>
      </w:pPr>
      <w:r>
        <w:rPr>
          <w:b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55168" behindDoc="0" locked="1" layoutInCell="1" allowOverlap="1" wp14:anchorId="3A201206" wp14:editId="4B98D344">
                <wp:simplePos x="0" y="0"/>
                <wp:positionH relativeFrom="page">
                  <wp:posOffset>608330</wp:posOffset>
                </wp:positionH>
                <wp:positionV relativeFrom="page">
                  <wp:posOffset>300990</wp:posOffset>
                </wp:positionV>
                <wp:extent cx="6621145" cy="10161270"/>
                <wp:effectExtent l="0" t="0" r="8255" b="11430"/>
                <wp:wrapNone/>
                <wp:docPr id="3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21145" cy="10161270"/>
                          <a:chOff x="0" y="0"/>
                          <a:chExt cx="20000" cy="20000"/>
                        </a:xfrm>
                      </wpg:grpSpPr>
                      <wps:wsp>
                        <wps:cNvPr id="8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Line 3"/>
                        <wps:cNvCnPr/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0" name="Line 4"/>
                        <wps:cNvCnPr/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" name="Line 5"/>
                        <wps:cNvCnPr/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" name="Line 6"/>
                        <wps:cNvCnPr/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3" name="Line 7"/>
                        <wps:cNvCnPr/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69" name="Line 8"/>
                        <wps:cNvCnPr/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92" name="Line 9"/>
                        <wps:cNvCnPr/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93" name="Line 10"/>
                        <wps:cNvCnPr/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94" name="Line 11"/>
                        <wps:cNvCnPr/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95" name="Line 12"/>
                        <wps:cNvCnPr/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96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4" y="19535"/>
                            <a:ext cx="1000" cy="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B986108" w14:textId="77777777" w:rsidR="0016743A" w:rsidRPr="00542326" w:rsidRDefault="0016743A" w:rsidP="001009FE">
                              <w:pPr>
                                <w:pStyle w:val="a8"/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Изм</w:t>
                              </w:r>
                              <w:proofErr w:type="spellEnd"/>
                              <w:r w:rsidRPr="00542326"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97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817" y="19625"/>
                            <a:ext cx="1686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1DF0CEF" w14:textId="77777777" w:rsidR="0016743A" w:rsidRPr="00EB45AA" w:rsidRDefault="0016743A" w:rsidP="001009FE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Кол.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уч</w:t>
                              </w:r>
                              <w:proofErr w:type="spellEnd"/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98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C0F84D0" w14:textId="77777777" w:rsidR="0016743A" w:rsidRPr="00EB45AA" w:rsidRDefault="0016743A" w:rsidP="001009FE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99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84A5AD1" w14:textId="77777777" w:rsidR="0016743A" w:rsidRPr="00EB45AA" w:rsidRDefault="0016743A" w:rsidP="001009FE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№док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00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844991B" w14:textId="77777777" w:rsidR="0016743A" w:rsidRPr="00EB45AA" w:rsidRDefault="0016743A" w:rsidP="001009FE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01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8905" y="18912"/>
                            <a:ext cx="1001" cy="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5AEADD3" w14:textId="77777777" w:rsidR="0016743A" w:rsidRPr="00EB45AA" w:rsidRDefault="0016743A" w:rsidP="001009FE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02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F166D10" w14:textId="6FD843F8" w:rsidR="0016743A" w:rsidRPr="00542326" w:rsidRDefault="00CE58DE" w:rsidP="001009FE">
                              <w:pPr>
                                <w:jc w:val="center"/>
                                <w:rPr>
                                  <w:rFonts w:ascii="GOST type B" w:hAnsi="GOST type B"/>
                                  <w:i/>
                                  <w:szCs w:val="28"/>
                                  <w:lang w:val="uk-UA"/>
                                </w:rPr>
                              </w:pPr>
                              <w:r>
                                <w:rPr>
                                  <w:rFonts w:ascii="GOST type B" w:hAnsi="GOST type B"/>
                                  <w:i/>
                                  <w:szCs w:val="28"/>
                                  <w:lang w:val="uk-UA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03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D662D1C" w14:textId="77777777" w:rsidR="0016743A" w:rsidRPr="00FE178E" w:rsidRDefault="0016743A" w:rsidP="00FA0185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ППТ ОЧ</w:t>
                              </w:r>
                            </w:p>
                            <w:p w14:paraId="73DD4A42" w14:textId="77777777" w:rsidR="0016743A" w:rsidRPr="00EB45AA" w:rsidRDefault="0016743A" w:rsidP="001009FE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A201206" id="_x0000_s1207" style="position:absolute;margin-left:47.9pt;margin-top:23.7pt;width:521.35pt;height:800.1pt;z-index:251655168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">
                <v:rect id="Rectangle 2" o:spid="_x0000_s1208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" filled="f" strokeweight="2pt"/>
                <v:line id="Line 3" o:spid="_x0000_s1209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" strokeweight="2pt"/>
                <v:line id="Line 4" o:spid="_x0000_s1210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" strokeweight="2pt"/>
                <v:line id="Line 5" o:spid="_x0000_s1211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" strokeweight="2pt"/>
                <v:line id="Line 6" o:spid="_x0000_s1212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" strokeweight="2pt"/>
                <v:line id="Line 7" o:spid="_x0000_s1213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" strokeweight="2pt"/>
                <v:line id="Line 8" o:spid="_x0000_s1214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" strokeweight="2pt"/>
                <v:line id="Line 9" o:spid="_x0000_s1215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" strokeweight="2pt"/>
                <v:line id="Line 10" o:spid="_x0000_s1216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" strokeweight="1pt"/>
                <v:line id="Line 11" o:spid="_x0000_s1217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" strokeweight="2pt"/>
                <v:line id="Line 12" o:spid="_x0000_s1218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" strokeweight="1pt"/>
                <v:rect id="Rectangle 13" o:spid="_x0000_s1219" style="position:absolute;left:54;top:19535;width:1000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" filled="f" stroked="f" strokeweight=".25pt">
                  <v:textbox inset="1pt,1pt,1pt,1pt">
                    <w:txbxContent>
                      <w:p w14:paraId="5B986108" w14:textId="77777777" w:rsidR="0016743A" w:rsidRPr="00542326" w:rsidRDefault="0016743A" w:rsidP="001009FE">
                        <w:pPr>
                          <w:pStyle w:val="a8"/>
                          <w:rPr>
                            <w:rFonts w:ascii="GOST type B" w:hAnsi="GOST type B"/>
                            <w:sz w:val="22"/>
                            <w:szCs w:val="22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Изм</w:t>
                        </w:r>
                        <w:proofErr w:type="spellEnd"/>
                        <w:r w:rsidRPr="00542326">
                          <w:rPr>
                            <w:rFonts w:ascii="GOST type B" w:hAnsi="GOST type B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ect>
                <v:rect id="Rectangle 14" o:spid="_x0000_s1220" style="position:absolute;left:817;top:19625;width:1686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" filled="f" stroked="f" strokeweight=".25pt">
                  <v:textbox inset="1pt,1pt,1pt,1pt">
                    <w:txbxContent>
                      <w:p w14:paraId="51DF0CEF" w14:textId="77777777" w:rsidR="0016743A" w:rsidRPr="00EB45AA" w:rsidRDefault="0016743A" w:rsidP="001009FE">
                        <w:pPr>
                          <w:pStyle w:val="a8"/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Кол.</w:t>
                        </w:r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уч</w:t>
                        </w:r>
                        <w:proofErr w:type="spellEnd"/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Rectangle 15" o:spid="_x0000_s1221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" filled="f" stroked="f" strokeweight=".25pt">
                  <v:textbox inset="1pt,1pt,1pt,1pt">
                    <w:txbxContent>
                      <w:p w14:paraId="1C0F84D0" w14:textId="77777777" w:rsidR="0016743A" w:rsidRPr="00EB45AA" w:rsidRDefault="0016743A" w:rsidP="001009FE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</w:t>
                        </w:r>
                      </w:p>
                    </w:txbxContent>
                  </v:textbox>
                </v:rect>
                <v:rect id="Rectangle 16" o:spid="_x0000_s1222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" filled="f" stroked="f" strokeweight=".25pt">
                  <v:textbox inset="1pt,1pt,1pt,1pt">
                    <w:txbxContent>
                      <w:p w14:paraId="784A5AD1" w14:textId="77777777" w:rsidR="0016743A" w:rsidRPr="00EB45AA" w:rsidRDefault="0016743A" w:rsidP="001009FE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№док</w:t>
                        </w:r>
                      </w:p>
                    </w:txbxContent>
                  </v:textbox>
                </v:rect>
                <v:rect id="Rectangle 17" o:spid="_x0000_s1223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" filled="f" stroked="f" strokeweight=".25pt">
                  <v:textbox inset="1pt,1pt,1pt,1pt">
                    <w:txbxContent>
                      <w:p w14:paraId="0844991B" w14:textId="77777777" w:rsidR="0016743A" w:rsidRPr="00EB45AA" w:rsidRDefault="0016743A" w:rsidP="001009FE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8" o:spid="_x0000_s1224" style="position:absolute;left:18905;top:18912;width:1001;height:5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" filled="f" stroked="f" strokeweight=".25pt">
                  <v:textbox inset="1pt,1pt,1pt,1pt">
                    <w:txbxContent>
                      <w:p w14:paraId="35AEADD3" w14:textId="77777777" w:rsidR="0016743A" w:rsidRPr="00EB45AA" w:rsidRDefault="0016743A" w:rsidP="001009FE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т</w:t>
                        </w:r>
                      </w:p>
                    </w:txbxContent>
                  </v:textbox>
                </v:rect>
                <v:rect id="Rectangle 19" o:spid="_x0000_s1225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" filled="f" stroked="f" strokeweight=".25pt">
                  <v:textbox inset="1pt,1pt,1pt,1pt">
                    <w:txbxContent>
                      <w:p w14:paraId="3F166D10" w14:textId="6FD843F8" w:rsidR="0016743A" w:rsidRPr="00542326" w:rsidRDefault="00CE58DE" w:rsidP="001009FE">
                        <w:pPr>
                          <w:jc w:val="center"/>
                          <w:rPr>
                            <w:rFonts w:ascii="GOST type B" w:hAnsi="GOST type B"/>
                            <w:i/>
                            <w:szCs w:val="28"/>
                            <w:lang w:val="uk-UA"/>
                          </w:rPr>
                        </w:pPr>
                        <w:r>
                          <w:rPr>
                            <w:rFonts w:ascii="GOST type B" w:hAnsi="GOST type B"/>
                            <w:i/>
                            <w:szCs w:val="28"/>
                            <w:lang w:val="uk-UA"/>
                          </w:rPr>
                          <w:t>9</w:t>
                        </w:r>
                      </w:p>
                    </w:txbxContent>
                  </v:textbox>
                </v:rect>
                <v:rect id="Rectangle 20" o:spid="_x0000_s1226" style="position:absolute;left:7745;top:19221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" filled="f" stroked="f" strokeweight=".25pt">
                  <v:textbox inset="1pt,1pt,1pt,1pt">
                    <w:txbxContent>
                      <w:p w14:paraId="1D662D1C" w14:textId="77777777" w:rsidR="0016743A" w:rsidRPr="00FE178E" w:rsidRDefault="0016743A" w:rsidP="00FA0185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ППТ ОЧ</w:t>
                        </w:r>
                      </w:p>
                      <w:p w14:paraId="73DD4A42" w14:textId="77777777" w:rsidR="0016743A" w:rsidRPr="00EB45AA" w:rsidRDefault="0016743A" w:rsidP="001009FE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</w:p>
    <w:p w14:paraId="5CC94564" w14:textId="572B78E2" w:rsidR="002170CE" w:rsidRDefault="002170CE" w:rsidP="002170CE">
      <w:pPr>
        <w:jc w:val="center"/>
        <w:rPr>
          <w:rFonts w:ascii="Times New Roman" w:hAnsi="Times New Roman"/>
          <w:sz w:val="28"/>
          <w:szCs w:val="28"/>
        </w:rPr>
      </w:pPr>
    </w:p>
    <w:p w14:paraId="02A44CCD" w14:textId="36EA481A" w:rsidR="00A20FB3" w:rsidRDefault="00A20FB3" w:rsidP="002170CE">
      <w:pPr>
        <w:jc w:val="center"/>
        <w:rPr>
          <w:rFonts w:ascii="Times New Roman" w:hAnsi="Times New Roman"/>
          <w:sz w:val="28"/>
          <w:szCs w:val="28"/>
        </w:rPr>
      </w:pPr>
    </w:p>
    <w:p w14:paraId="54DCEDF4" w14:textId="3AA181AF" w:rsidR="00FF51F5" w:rsidRDefault="00FF51F5" w:rsidP="002170CE">
      <w:pPr>
        <w:jc w:val="center"/>
        <w:rPr>
          <w:rFonts w:ascii="Times New Roman" w:hAnsi="Times New Roman"/>
          <w:sz w:val="28"/>
          <w:szCs w:val="28"/>
        </w:rPr>
      </w:pPr>
    </w:p>
    <w:p w14:paraId="60F8DA75" w14:textId="45E1AA12" w:rsidR="00FF51F5" w:rsidRDefault="00FF51F5" w:rsidP="002170CE">
      <w:pPr>
        <w:jc w:val="center"/>
        <w:rPr>
          <w:rFonts w:ascii="Times New Roman" w:hAnsi="Times New Roman"/>
          <w:sz w:val="28"/>
          <w:szCs w:val="28"/>
        </w:rPr>
      </w:pPr>
    </w:p>
    <w:p w14:paraId="7D466022" w14:textId="0FE2F243" w:rsidR="00FF51F5" w:rsidRDefault="00FF51F5" w:rsidP="002170CE">
      <w:pPr>
        <w:jc w:val="center"/>
        <w:rPr>
          <w:rFonts w:ascii="Times New Roman" w:hAnsi="Times New Roman"/>
          <w:sz w:val="28"/>
          <w:szCs w:val="28"/>
        </w:rPr>
      </w:pPr>
    </w:p>
    <w:p w14:paraId="1074BC33" w14:textId="6964AB6B" w:rsidR="00FF51F5" w:rsidRDefault="00FF51F5" w:rsidP="002170CE">
      <w:pPr>
        <w:jc w:val="center"/>
        <w:rPr>
          <w:rFonts w:ascii="Times New Roman" w:hAnsi="Times New Roman"/>
          <w:sz w:val="28"/>
          <w:szCs w:val="28"/>
        </w:rPr>
      </w:pPr>
    </w:p>
    <w:p w14:paraId="56111F3B" w14:textId="77777777" w:rsidR="00FF51F5" w:rsidRDefault="00FF51F5" w:rsidP="002170CE">
      <w:pPr>
        <w:jc w:val="center"/>
        <w:rPr>
          <w:rFonts w:ascii="Times New Roman" w:hAnsi="Times New Roman"/>
          <w:sz w:val="28"/>
          <w:szCs w:val="28"/>
        </w:rPr>
      </w:pPr>
    </w:p>
    <w:p w14:paraId="3077F6AE" w14:textId="4E9BFBF7" w:rsidR="00F403F8" w:rsidRPr="008C301B" w:rsidRDefault="002170CE" w:rsidP="002170CE">
      <w:pPr>
        <w:jc w:val="center"/>
        <w:rPr>
          <w:rFonts w:ascii="Times New Roman" w:hAnsi="Times New Roman"/>
          <w:b/>
          <w:sz w:val="28"/>
          <w:szCs w:val="28"/>
        </w:rPr>
      </w:pPr>
      <w:r w:rsidRPr="008C301B">
        <w:rPr>
          <w:rFonts w:ascii="Times New Roman" w:hAnsi="Times New Roman"/>
          <w:b/>
          <w:sz w:val="28"/>
          <w:szCs w:val="28"/>
        </w:rPr>
        <w:t>Графическая часть</w:t>
      </w:r>
      <w:r w:rsidR="00AB1506">
        <w:rPr>
          <w:rFonts w:ascii="Times New Roman" w:hAnsi="Times New Roman"/>
          <w:b/>
          <w:sz w:val="28"/>
          <w:szCs w:val="28"/>
        </w:rPr>
        <w:t xml:space="preserve"> </w:t>
      </w:r>
    </w:p>
    <w:sectPr w:rsidR="00F403F8" w:rsidRPr="008C301B" w:rsidSect="00077D4D">
      <w:pgSz w:w="11906" w:h="16838"/>
      <w:pgMar w:top="851" w:right="849" w:bottom="170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78E9FF" w14:textId="77777777" w:rsidR="006766F1" w:rsidRDefault="006766F1" w:rsidP="00BB1239">
      <w:pPr>
        <w:spacing w:after="0" w:line="240" w:lineRule="auto"/>
      </w:pPr>
      <w:r>
        <w:separator/>
      </w:r>
    </w:p>
  </w:endnote>
  <w:endnote w:type="continuationSeparator" w:id="0">
    <w:p w14:paraId="242284F4" w14:textId="77777777" w:rsidR="006766F1" w:rsidRDefault="006766F1" w:rsidP="00BB12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altName w:val="Lucida Console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G Times (WR)">
    <w:altName w:val="Cambria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OST type B">
    <w:altName w:val="Microsoft YaHei"/>
    <w:charset w:val="CC"/>
    <w:family w:val="swiss"/>
    <w:pitch w:val="variable"/>
    <w:sig w:usb0="00000001" w:usb1="00000000" w:usb2="00000000" w:usb3="00000000" w:csb0="00000005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3F78AD" w14:textId="77777777" w:rsidR="006766F1" w:rsidRDefault="006766F1" w:rsidP="00BB1239">
      <w:pPr>
        <w:spacing w:after="0" w:line="240" w:lineRule="auto"/>
      </w:pPr>
      <w:r>
        <w:separator/>
      </w:r>
    </w:p>
  </w:footnote>
  <w:footnote w:type="continuationSeparator" w:id="0">
    <w:p w14:paraId="2403B1AE" w14:textId="77777777" w:rsidR="006766F1" w:rsidRDefault="006766F1" w:rsidP="00BB12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E82A4B"/>
    <w:multiLevelType w:val="hybridMultilevel"/>
    <w:tmpl w:val="A83CABF6"/>
    <w:lvl w:ilvl="0" w:tplc="1278CB5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4573BEF"/>
    <w:multiLevelType w:val="multilevel"/>
    <w:tmpl w:val="EC669E7A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23"/>
        </w:tabs>
        <w:ind w:left="1123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06"/>
        </w:tabs>
        <w:ind w:left="20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49"/>
        </w:tabs>
        <w:ind w:left="26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52"/>
        </w:tabs>
        <w:ind w:left="36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95"/>
        </w:tabs>
        <w:ind w:left="42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98"/>
        </w:tabs>
        <w:ind w:left="52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41"/>
        </w:tabs>
        <w:ind w:left="59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44"/>
        </w:tabs>
        <w:ind w:left="6944" w:hanging="1800"/>
      </w:pPr>
      <w:rPr>
        <w:rFonts w:hint="default"/>
      </w:rPr>
    </w:lvl>
  </w:abstractNum>
  <w:abstractNum w:abstractNumId="2" w15:restartNumberingAfterBreak="0">
    <w:nsid w:val="122F5033"/>
    <w:multiLevelType w:val="hybridMultilevel"/>
    <w:tmpl w:val="C4907422"/>
    <w:lvl w:ilvl="0" w:tplc="384C0428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67"/>
        </w:tabs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87"/>
        </w:tabs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07"/>
        </w:tabs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27"/>
        </w:tabs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47"/>
        </w:tabs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67"/>
        </w:tabs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87"/>
        </w:tabs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07"/>
        </w:tabs>
        <w:ind w:left="7407" w:hanging="180"/>
      </w:pPr>
    </w:lvl>
  </w:abstractNum>
  <w:abstractNum w:abstractNumId="3" w15:restartNumberingAfterBreak="0">
    <w:nsid w:val="12C25B2C"/>
    <w:multiLevelType w:val="hybridMultilevel"/>
    <w:tmpl w:val="4BC40B78"/>
    <w:lvl w:ilvl="0" w:tplc="660661D2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" w15:restartNumberingAfterBreak="0">
    <w:nsid w:val="1744386C"/>
    <w:multiLevelType w:val="multilevel"/>
    <w:tmpl w:val="952413A0"/>
    <w:lvl w:ilvl="0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727"/>
        </w:tabs>
        <w:ind w:left="272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5" w15:restartNumberingAfterBreak="0">
    <w:nsid w:val="189C5C60"/>
    <w:multiLevelType w:val="hybridMultilevel"/>
    <w:tmpl w:val="2CB2F6A6"/>
    <w:lvl w:ilvl="0" w:tplc="3DEAB4A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8DA2923"/>
    <w:multiLevelType w:val="hybridMultilevel"/>
    <w:tmpl w:val="5EF8B3FC"/>
    <w:lvl w:ilvl="0" w:tplc="3AD684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7040AD"/>
    <w:multiLevelType w:val="hybridMultilevel"/>
    <w:tmpl w:val="BD363A36"/>
    <w:lvl w:ilvl="0" w:tplc="C19AA9B2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8" w15:restartNumberingAfterBreak="0">
    <w:nsid w:val="1BA006E5"/>
    <w:multiLevelType w:val="hybridMultilevel"/>
    <w:tmpl w:val="D9286F92"/>
    <w:lvl w:ilvl="0" w:tplc="04190005">
      <w:start w:val="1"/>
      <w:numFmt w:val="bullet"/>
      <w:lvlText w:val="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69"/>
        </w:tabs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89"/>
        </w:tabs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09"/>
        </w:tabs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29"/>
        </w:tabs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49"/>
        </w:tabs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69"/>
        </w:tabs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89"/>
        </w:tabs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09"/>
        </w:tabs>
        <w:ind w:left="7909" w:hanging="360"/>
      </w:pPr>
      <w:rPr>
        <w:rFonts w:ascii="Wingdings" w:hAnsi="Wingdings" w:hint="default"/>
      </w:rPr>
    </w:lvl>
  </w:abstractNum>
  <w:abstractNum w:abstractNumId="9" w15:restartNumberingAfterBreak="0">
    <w:nsid w:val="1EDC0403"/>
    <w:multiLevelType w:val="multilevel"/>
    <w:tmpl w:val="B2E6B38A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0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8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69" w:hanging="2160"/>
      </w:pPr>
      <w:rPr>
        <w:rFonts w:hint="default"/>
      </w:rPr>
    </w:lvl>
  </w:abstractNum>
  <w:abstractNum w:abstractNumId="10" w15:restartNumberingAfterBreak="0">
    <w:nsid w:val="23EA1169"/>
    <w:multiLevelType w:val="hybridMultilevel"/>
    <w:tmpl w:val="AB3EF544"/>
    <w:lvl w:ilvl="0" w:tplc="181091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62D34C7"/>
    <w:multiLevelType w:val="hybridMultilevel"/>
    <w:tmpl w:val="AECC49B2"/>
    <w:lvl w:ilvl="0" w:tplc="772EA698">
      <w:start w:val="1"/>
      <w:numFmt w:val="decimal"/>
      <w:lvlText w:val="%1)"/>
      <w:lvlJc w:val="left"/>
      <w:pPr>
        <w:ind w:left="927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66818CB"/>
    <w:multiLevelType w:val="hybridMultilevel"/>
    <w:tmpl w:val="01E88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CF37F5"/>
    <w:multiLevelType w:val="hybridMultilevel"/>
    <w:tmpl w:val="5450DB4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B290575"/>
    <w:multiLevelType w:val="hybridMultilevel"/>
    <w:tmpl w:val="0FD4916E"/>
    <w:lvl w:ilvl="0" w:tplc="0419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27"/>
        </w:tabs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15" w15:restartNumberingAfterBreak="0">
    <w:nsid w:val="2B3F4BF1"/>
    <w:multiLevelType w:val="hybridMultilevel"/>
    <w:tmpl w:val="3A5EA06A"/>
    <w:lvl w:ilvl="0" w:tplc="0419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27"/>
        </w:tabs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16" w15:restartNumberingAfterBreak="0">
    <w:nsid w:val="2C0E3DF1"/>
    <w:multiLevelType w:val="hybridMultilevel"/>
    <w:tmpl w:val="2D546D32"/>
    <w:lvl w:ilvl="0" w:tplc="C46E2F2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D55441C"/>
    <w:multiLevelType w:val="multilevel"/>
    <w:tmpl w:val="40A465DE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83"/>
        </w:tabs>
        <w:ind w:left="1183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2006"/>
        </w:tabs>
        <w:ind w:left="20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49"/>
        </w:tabs>
        <w:ind w:left="264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52"/>
        </w:tabs>
        <w:ind w:left="36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5"/>
        </w:tabs>
        <w:ind w:left="42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98"/>
        </w:tabs>
        <w:ind w:left="52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41"/>
        </w:tabs>
        <w:ind w:left="59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44"/>
        </w:tabs>
        <w:ind w:left="6944" w:hanging="1800"/>
      </w:pPr>
      <w:rPr>
        <w:rFonts w:hint="default"/>
      </w:rPr>
    </w:lvl>
  </w:abstractNum>
  <w:abstractNum w:abstractNumId="18" w15:restartNumberingAfterBreak="0">
    <w:nsid w:val="2FF808AC"/>
    <w:multiLevelType w:val="hybridMultilevel"/>
    <w:tmpl w:val="D60E63DA"/>
    <w:lvl w:ilvl="0" w:tplc="1652A956">
      <w:start w:val="1"/>
      <w:numFmt w:val="decimal"/>
      <w:lvlText w:val="%1)"/>
      <w:lvlJc w:val="left"/>
      <w:pPr>
        <w:ind w:left="951" w:hanging="525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3C0E1DED"/>
    <w:multiLevelType w:val="hybridMultilevel"/>
    <w:tmpl w:val="77267358"/>
    <w:lvl w:ilvl="0" w:tplc="04190001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27"/>
        </w:tabs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20" w15:restartNumberingAfterBreak="0">
    <w:nsid w:val="3D246093"/>
    <w:multiLevelType w:val="hybridMultilevel"/>
    <w:tmpl w:val="D8189FD0"/>
    <w:lvl w:ilvl="0" w:tplc="EEE800A4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56"/>
        </w:tabs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</w:lvl>
  </w:abstractNum>
  <w:abstractNum w:abstractNumId="21" w15:restartNumberingAfterBreak="0">
    <w:nsid w:val="3FF14EF6"/>
    <w:multiLevelType w:val="hybridMultilevel"/>
    <w:tmpl w:val="1CBCB74E"/>
    <w:lvl w:ilvl="0" w:tplc="AF12B964">
      <w:start w:val="1"/>
      <w:numFmt w:val="decimal"/>
      <w:lvlText w:val="%1."/>
      <w:lvlJc w:val="left"/>
      <w:pPr>
        <w:ind w:left="19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49C4393B"/>
    <w:multiLevelType w:val="hybridMultilevel"/>
    <w:tmpl w:val="854A0134"/>
    <w:lvl w:ilvl="0" w:tplc="04190005">
      <w:start w:val="1"/>
      <w:numFmt w:val="bullet"/>
      <w:lvlText w:val="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69"/>
        </w:tabs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89"/>
        </w:tabs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09"/>
        </w:tabs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29"/>
        </w:tabs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49"/>
        </w:tabs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69"/>
        </w:tabs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89"/>
        </w:tabs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09"/>
        </w:tabs>
        <w:ind w:left="7909" w:hanging="360"/>
      </w:pPr>
      <w:rPr>
        <w:rFonts w:ascii="Wingdings" w:hAnsi="Wingdings" w:hint="default"/>
      </w:rPr>
    </w:lvl>
  </w:abstractNum>
  <w:abstractNum w:abstractNumId="23" w15:restartNumberingAfterBreak="0">
    <w:nsid w:val="4EC92AAF"/>
    <w:multiLevelType w:val="hybridMultilevel"/>
    <w:tmpl w:val="1CBCB74E"/>
    <w:lvl w:ilvl="0" w:tplc="AF12B964">
      <w:start w:val="1"/>
      <w:numFmt w:val="decimal"/>
      <w:lvlText w:val="%1."/>
      <w:lvlJc w:val="left"/>
      <w:pPr>
        <w:ind w:left="19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4" w15:restartNumberingAfterBreak="0">
    <w:nsid w:val="4EE44E1A"/>
    <w:multiLevelType w:val="hybridMultilevel"/>
    <w:tmpl w:val="74401E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062886"/>
    <w:multiLevelType w:val="hybridMultilevel"/>
    <w:tmpl w:val="952413A0"/>
    <w:lvl w:ilvl="0" w:tplc="0419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27"/>
        </w:tabs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26" w15:restartNumberingAfterBreak="0">
    <w:nsid w:val="5A12332F"/>
    <w:multiLevelType w:val="multilevel"/>
    <w:tmpl w:val="E250B08E"/>
    <w:lvl w:ilvl="0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887"/>
        </w:tabs>
        <w:ind w:left="1887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07"/>
        </w:tabs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7"/>
        </w:tabs>
        <w:ind w:left="200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367"/>
        </w:tabs>
        <w:ind w:left="23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7"/>
        </w:tabs>
        <w:ind w:left="236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7"/>
        </w:tabs>
        <w:ind w:left="272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7"/>
        </w:tabs>
        <w:ind w:left="27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7"/>
        </w:tabs>
        <w:ind w:left="3087" w:hanging="1800"/>
      </w:pPr>
      <w:rPr>
        <w:rFonts w:hint="default"/>
      </w:rPr>
    </w:lvl>
  </w:abstractNum>
  <w:abstractNum w:abstractNumId="27" w15:restartNumberingAfterBreak="0">
    <w:nsid w:val="61233E0C"/>
    <w:multiLevelType w:val="hybridMultilevel"/>
    <w:tmpl w:val="C87E282C"/>
    <w:lvl w:ilvl="0" w:tplc="0786E6B2">
      <w:start w:val="1"/>
      <w:numFmt w:val="decimal"/>
      <w:lvlText w:val="%1."/>
      <w:lvlJc w:val="left"/>
      <w:pPr>
        <w:ind w:left="28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89" w:hanging="360"/>
      </w:pPr>
    </w:lvl>
    <w:lvl w:ilvl="2" w:tplc="0419001B" w:tentative="1">
      <w:start w:val="1"/>
      <w:numFmt w:val="lowerRoman"/>
      <w:lvlText w:val="%3."/>
      <w:lvlJc w:val="right"/>
      <w:pPr>
        <w:ind w:left="4309" w:hanging="180"/>
      </w:pPr>
    </w:lvl>
    <w:lvl w:ilvl="3" w:tplc="0419000F" w:tentative="1">
      <w:start w:val="1"/>
      <w:numFmt w:val="decimal"/>
      <w:lvlText w:val="%4."/>
      <w:lvlJc w:val="left"/>
      <w:pPr>
        <w:ind w:left="5029" w:hanging="360"/>
      </w:pPr>
    </w:lvl>
    <w:lvl w:ilvl="4" w:tplc="04190019" w:tentative="1">
      <w:start w:val="1"/>
      <w:numFmt w:val="lowerLetter"/>
      <w:lvlText w:val="%5."/>
      <w:lvlJc w:val="left"/>
      <w:pPr>
        <w:ind w:left="5749" w:hanging="360"/>
      </w:pPr>
    </w:lvl>
    <w:lvl w:ilvl="5" w:tplc="0419001B" w:tentative="1">
      <w:start w:val="1"/>
      <w:numFmt w:val="lowerRoman"/>
      <w:lvlText w:val="%6."/>
      <w:lvlJc w:val="right"/>
      <w:pPr>
        <w:ind w:left="6469" w:hanging="180"/>
      </w:pPr>
    </w:lvl>
    <w:lvl w:ilvl="6" w:tplc="0419000F" w:tentative="1">
      <w:start w:val="1"/>
      <w:numFmt w:val="decimal"/>
      <w:lvlText w:val="%7."/>
      <w:lvlJc w:val="left"/>
      <w:pPr>
        <w:ind w:left="7189" w:hanging="360"/>
      </w:pPr>
    </w:lvl>
    <w:lvl w:ilvl="7" w:tplc="04190019" w:tentative="1">
      <w:start w:val="1"/>
      <w:numFmt w:val="lowerLetter"/>
      <w:lvlText w:val="%8."/>
      <w:lvlJc w:val="left"/>
      <w:pPr>
        <w:ind w:left="7909" w:hanging="360"/>
      </w:pPr>
    </w:lvl>
    <w:lvl w:ilvl="8" w:tplc="0419001B" w:tentative="1">
      <w:start w:val="1"/>
      <w:numFmt w:val="lowerRoman"/>
      <w:lvlText w:val="%9."/>
      <w:lvlJc w:val="right"/>
      <w:pPr>
        <w:ind w:left="8629" w:hanging="180"/>
      </w:pPr>
    </w:lvl>
  </w:abstractNum>
  <w:abstractNum w:abstractNumId="28" w15:restartNumberingAfterBreak="0">
    <w:nsid w:val="63A03718"/>
    <w:multiLevelType w:val="hybridMultilevel"/>
    <w:tmpl w:val="625245AC"/>
    <w:lvl w:ilvl="0" w:tplc="836EA4D8">
      <w:start w:val="1"/>
      <w:numFmt w:val="decimal"/>
      <w:lvlText w:val="%1."/>
      <w:lvlJc w:val="left"/>
      <w:pPr>
        <w:ind w:left="178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9" w15:restartNumberingAfterBreak="0">
    <w:nsid w:val="67212128"/>
    <w:multiLevelType w:val="hybridMultilevel"/>
    <w:tmpl w:val="C248C9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2B4010"/>
    <w:multiLevelType w:val="hybridMultilevel"/>
    <w:tmpl w:val="5EF8B3FC"/>
    <w:lvl w:ilvl="0" w:tplc="3AD684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C3503DF"/>
    <w:multiLevelType w:val="hybridMultilevel"/>
    <w:tmpl w:val="CDD4D8FC"/>
    <w:lvl w:ilvl="0" w:tplc="D5CEB906">
      <w:start w:val="1"/>
      <w:numFmt w:val="decimal"/>
      <w:lvlText w:val="%1."/>
      <w:lvlJc w:val="left"/>
      <w:pPr>
        <w:ind w:left="25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29" w:hanging="360"/>
      </w:pPr>
    </w:lvl>
    <w:lvl w:ilvl="2" w:tplc="0419001B" w:tentative="1">
      <w:start w:val="1"/>
      <w:numFmt w:val="lowerRoman"/>
      <w:lvlText w:val="%3."/>
      <w:lvlJc w:val="right"/>
      <w:pPr>
        <w:ind w:left="3949" w:hanging="180"/>
      </w:pPr>
    </w:lvl>
    <w:lvl w:ilvl="3" w:tplc="0419000F" w:tentative="1">
      <w:start w:val="1"/>
      <w:numFmt w:val="decimal"/>
      <w:lvlText w:val="%4."/>
      <w:lvlJc w:val="left"/>
      <w:pPr>
        <w:ind w:left="4669" w:hanging="360"/>
      </w:pPr>
    </w:lvl>
    <w:lvl w:ilvl="4" w:tplc="04190019" w:tentative="1">
      <w:start w:val="1"/>
      <w:numFmt w:val="lowerLetter"/>
      <w:lvlText w:val="%5."/>
      <w:lvlJc w:val="left"/>
      <w:pPr>
        <w:ind w:left="5389" w:hanging="360"/>
      </w:pPr>
    </w:lvl>
    <w:lvl w:ilvl="5" w:tplc="0419001B" w:tentative="1">
      <w:start w:val="1"/>
      <w:numFmt w:val="lowerRoman"/>
      <w:lvlText w:val="%6."/>
      <w:lvlJc w:val="right"/>
      <w:pPr>
        <w:ind w:left="6109" w:hanging="180"/>
      </w:pPr>
    </w:lvl>
    <w:lvl w:ilvl="6" w:tplc="0419000F" w:tentative="1">
      <w:start w:val="1"/>
      <w:numFmt w:val="decimal"/>
      <w:lvlText w:val="%7."/>
      <w:lvlJc w:val="left"/>
      <w:pPr>
        <w:ind w:left="6829" w:hanging="360"/>
      </w:pPr>
    </w:lvl>
    <w:lvl w:ilvl="7" w:tplc="04190019" w:tentative="1">
      <w:start w:val="1"/>
      <w:numFmt w:val="lowerLetter"/>
      <w:lvlText w:val="%8."/>
      <w:lvlJc w:val="left"/>
      <w:pPr>
        <w:ind w:left="7549" w:hanging="360"/>
      </w:pPr>
    </w:lvl>
    <w:lvl w:ilvl="8" w:tplc="0419001B" w:tentative="1">
      <w:start w:val="1"/>
      <w:numFmt w:val="lowerRoman"/>
      <w:lvlText w:val="%9."/>
      <w:lvlJc w:val="right"/>
      <w:pPr>
        <w:ind w:left="8269" w:hanging="180"/>
      </w:pPr>
    </w:lvl>
  </w:abstractNum>
  <w:abstractNum w:abstractNumId="32" w15:restartNumberingAfterBreak="0">
    <w:nsid w:val="6F74058D"/>
    <w:multiLevelType w:val="hybridMultilevel"/>
    <w:tmpl w:val="9C22630C"/>
    <w:lvl w:ilvl="0" w:tplc="0419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33" w15:restartNumberingAfterBreak="0">
    <w:nsid w:val="7E294357"/>
    <w:multiLevelType w:val="hybridMultilevel"/>
    <w:tmpl w:val="B92C5ED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8"/>
  </w:num>
  <w:num w:numId="3">
    <w:abstractNumId w:val="9"/>
  </w:num>
  <w:num w:numId="4">
    <w:abstractNumId w:val="23"/>
  </w:num>
  <w:num w:numId="5">
    <w:abstractNumId w:val="24"/>
  </w:num>
  <w:num w:numId="6">
    <w:abstractNumId w:val="21"/>
  </w:num>
  <w:num w:numId="7">
    <w:abstractNumId w:val="6"/>
  </w:num>
  <w:num w:numId="8">
    <w:abstractNumId w:val="30"/>
  </w:num>
  <w:num w:numId="9">
    <w:abstractNumId w:val="29"/>
  </w:num>
  <w:num w:numId="10">
    <w:abstractNumId w:val="7"/>
  </w:num>
  <w:num w:numId="11">
    <w:abstractNumId w:val="31"/>
  </w:num>
  <w:num w:numId="12">
    <w:abstractNumId w:val="27"/>
  </w:num>
  <w:num w:numId="13">
    <w:abstractNumId w:val="33"/>
  </w:num>
  <w:num w:numId="14">
    <w:abstractNumId w:val="5"/>
  </w:num>
  <w:num w:numId="15">
    <w:abstractNumId w:val="10"/>
  </w:num>
  <w:num w:numId="16">
    <w:abstractNumId w:val="19"/>
  </w:num>
  <w:num w:numId="17">
    <w:abstractNumId w:val="2"/>
  </w:num>
  <w:num w:numId="18">
    <w:abstractNumId w:val="1"/>
  </w:num>
  <w:num w:numId="19">
    <w:abstractNumId w:val="13"/>
  </w:num>
  <w:num w:numId="20">
    <w:abstractNumId w:val="17"/>
  </w:num>
  <w:num w:numId="21">
    <w:abstractNumId w:val="0"/>
  </w:num>
  <w:num w:numId="22">
    <w:abstractNumId w:val="8"/>
  </w:num>
  <w:num w:numId="23">
    <w:abstractNumId w:val="22"/>
  </w:num>
  <w:num w:numId="24">
    <w:abstractNumId w:val="14"/>
  </w:num>
  <w:num w:numId="25">
    <w:abstractNumId w:val="20"/>
  </w:num>
  <w:num w:numId="26">
    <w:abstractNumId w:val="15"/>
  </w:num>
  <w:num w:numId="27">
    <w:abstractNumId w:val="32"/>
  </w:num>
  <w:num w:numId="28">
    <w:abstractNumId w:val="25"/>
  </w:num>
  <w:num w:numId="29">
    <w:abstractNumId w:val="4"/>
  </w:num>
  <w:num w:numId="30">
    <w:abstractNumId w:val="26"/>
  </w:num>
  <w:num w:numId="31">
    <w:abstractNumId w:val="3"/>
  </w:num>
  <w:num w:numId="32">
    <w:abstractNumId w:val="16"/>
  </w:num>
  <w:num w:numId="33">
    <w:abstractNumId w:val="18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5F0"/>
    <w:rsid w:val="00016471"/>
    <w:rsid w:val="00023ACC"/>
    <w:rsid w:val="00030093"/>
    <w:rsid w:val="00031F37"/>
    <w:rsid w:val="00042413"/>
    <w:rsid w:val="00052821"/>
    <w:rsid w:val="0005503B"/>
    <w:rsid w:val="0006096B"/>
    <w:rsid w:val="00077D2A"/>
    <w:rsid w:val="00077D4D"/>
    <w:rsid w:val="00084C8C"/>
    <w:rsid w:val="00085411"/>
    <w:rsid w:val="000C55B7"/>
    <w:rsid w:val="000C67E1"/>
    <w:rsid w:val="000E7CA5"/>
    <w:rsid w:val="001009FE"/>
    <w:rsid w:val="0010532C"/>
    <w:rsid w:val="001127B3"/>
    <w:rsid w:val="00124DB9"/>
    <w:rsid w:val="00144874"/>
    <w:rsid w:val="0016019C"/>
    <w:rsid w:val="001635F7"/>
    <w:rsid w:val="0016743A"/>
    <w:rsid w:val="00171015"/>
    <w:rsid w:val="0017178E"/>
    <w:rsid w:val="00187124"/>
    <w:rsid w:val="00191580"/>
    <w:rsid w:val="001A41A8"/>
    <w:rsid w:val="001B1314"/>
    <w:rsid w:val="001B59C4"/>
    <w:rsid w:val="001C6E0C"/>
    <w:rsid w:val="001E525E"/>
    <w:rsid w:val="001E65E3"/>
    <w:rsid w:val="001F0BB4"/>
    <w:rsid w:val="001F21EA"/>
    <w:rsid w:val="001F6E46"/>
    <w:rsid w:val="00200C62"/>
    <w:rsid w:val="00211420"/>
    <w:rsid w:val="002145D2"/>
    <w:rsid w:val="00215DB5"/>
    <w:rsid w:val="002170CE"/>
    <w:rsid w:val="002178F9"/>
    <w:rsid w:val="00220365"/>
    <w:rsid w:val="00236E72"/>
    <w:rsid w:val="00253EE4"/>
    <w:rsid w:val="00265C77"/>
    <w:rsid w:val="00273845"/>
    <w:rsid w:val="0028286C"/>
    <w:rsid w:val="0028315C"/>
    <w:rsid w:val="002A4267"/>
    <w:rsid w:val="002A53EA"/>
    <w:rsid w:val="002A5FFE"/>
    <w:rsid w:val="002A6BB1"/>
    <w:rsid w:val="002B3FCC"/>
    <w:rsid w:val="002B5F2D"/>
    <w:rsid w:val="002B74F5"/>
    <w:rsid w:val="002C2A46"/>
    <w:rsid w:val="002C2C30"/>
    <w:rsid w:val="002C4510"/>
    <w:rsid w:val="002D22D2"/>
    <w:rsid w:val="002D775A"/>
    <w:rsid w:val="003165D2"/>
    <w:rsid w:val="0032024B"/>
    <w:rsid w:val="003207A4"/>
    <w:rsid w:val="00323A4E"/>
    <w:rsid w:val="00326C21"/>
    <w:rsid w:val="00331AD3"/>
    <w:rsid w:val="003438D2"/>
    <w:rsid w:val="00354D73"/>
    <w:rsid w:val="00355DF6"/>
    <w:rsid w:val="00367CFD"/>
    <w:rsid w:val="00380429"/>
    <w:rsid w:val="00390B4F"/>
    <w:rsid w:val="0039230D"/>
    <w:rsid w:val="00396DB7"/>
    <w:rsid w:val="003A6BE7"/>
    <w:rsid w:val="003B73FE"/>
    <w:rsid w:val="003B7773"/>
    <w:rsid w:val="003C7804"/>
    <w:rsid w:val="003E20DD"/>
    <w:rsid w:val="003F5F94"/>
    <w:rsid w:val="003F65BA"/>
    <w:rsid w:val="003F6D09"/>
    <w:rsid w:val="0040553B"/>
    <w:rsid w:val="00416B2A"/>
    <w:rsid w:val="00423490"/>
    <w:rsid w:val="00450D24"/>
    <w:rsid w:val="004631DA"/>
    <w:rsid w:val="004662A9"/>
    <w:rsid w:val="0049254A"/>
    <w:rsid w:val="00493B32"/>
    <w:rsid w:val="004B0751"/>
    <w:rsid w:val="004D7612"/>
    <w:rsid w:val="004D7C3F"/>
    <w:rsid w:val="004E3555"/>
    <w:rsid w:val="004E6A09"/>
    <w:rsid w:val="004E6B3C"/>
    <w:rsid w:val="004F477F"/>
    <w:rsid w:val="004F65DC"/>
    <w:rsid w:val="00504B3D"/>
    <w:rsid w:val="00505D08"/>
    <w:rsid w:val="00527B31"/>
    <w:rsid w:val="005323CD"/>
    <w:rsid w:val="00536055"/>
    <w:rsid w:val="00561985"/>
    <w:rsid w:val="00580F10"/>
    <w:rsid w:val="005A1701"/>
    <w:rsid w:val="005B673B"/>
    <w:rsid w:val="005F243C"/>
    <w:rsid w:val="00615CDE"/>
    <w:rsid w:val="00620F47"/>
    <w:rsid w:val="00631021"/>
    <w:rsid w:val="006363E2"/>
    <w:rsid w:val="00637724"/>
    <w:rsid w:val="00651C54"/>
    <w:rsid w:val="00654436"/>
    <w:rsid w:val="006606EA"/>
    <w:rsid w:val="00661760"/>
    <w:rsid w:val="006766F1"/>
    <w:rsid w:val="006C532F"/>
    <w:rsid w:val="006D468C"/>
    <w:rsid w:val="006E09B1"/>
    <w:rsid w:val="006F0EFC"/>
    <w:rsid w:val="007066B0"/>
    <w:rsid w:val="00706EAC"/>
    <w:rsid w:val="00710E36"/>
    <w:rsid w:val="00721EA1"/>
    <w:rsid w:val="007275D1"/>
    <w:rsid w:val="00732AE9"/>
    <w:rsid w:val="00732DD3"/>
    <w:rsid w:val="00734847"/>
    <w:rsid w:val="007434DF"/>
    <w:rsid w:val="00744190"/>
    <w:rsid w:val="00751BA1"/>
    <w:rsid w:val="0075464F"/>
    <w:rsid w:val="007546F8"/>
    <w:rsid w:val="0075501D"/>
    <w:rsid w:val="007553F7"/>
    <w:rsid w:val="00765817"/>
    <w:rsid w:val="007718FE"/>
    <w:rsid w:val="007A40C7"/>
    <w:rsid w:val="007B05E8"/>
    <w:rsid w:val="007B3DDE"/>
    <w:rsid w:val="007C139E"/>
    <w:rsid w:val="007C2D9F"/>
    <w:rsid w:val="007C7E96"/>
    <w:rsid w:val="007E503A"/>
    <w:rsid w:val="008013F9"/>
    <w:rsid w:val="00802FDB"/>
    <w:rsid w:val="008052EF"/>
    <w:rsid w:val="00806064"/>
    <w:rsid w:val="0081280C"/>
    <w:rsid w:val="00826353"/>
    <w:rsid w:val="0083051E"/>
    <w:rsid w:val="00835BAD"/>
    <w:rsid w:val="00845979"/>
    <w:rsid w:val="0085374D"/>
    <w:rsid w:val="008605F0"/>
    <w:rsid w:val="00860CB0"/>
    <w:rsid w:val="00885C75"/>
    <w:rsid w:val="00887BE7"/>
    <w:rsid w:val="008B7E2B"/>
    <w:rsid w:val="008C267F"/>
    <w:rsid w:val="008C301B"/>
    <w:rsid w:val="008C4AD7"/>
    <w:rsid w:val="008D1543"/>
    <w:rsid w:val="008D30F6"/>
    <w:rsid w:val="008E1960"/>
    <w:rsid w:val="008E5C88"/>
    <w:rsid w:val="008E5FD5"/>
    <w:rsid w:val="00922E3D"/>
    <w:rsid w:val="00932DFF"/>
    <w:rsid w:val="009374C7"/>
    <w:rsid w:val="00946ACC"/>
    <w:rsid w:val="009516D2"/>
    <w:rsid w:val="00953985"/>
    <w:rsid w:val="00953CE0"/>
    <w:rsid w:val="00956BD7"/>
    <w:rsid w:val="0098134A"/>
    <w:rsid w:val="009853BA"/>
    <w:rsid w:val="00997CDF"/>
    <w:rsid w:val="009B683C"/>
    <w:rsid w:val="009C3B10"/>
    <w:rsid w:val="009E204A"/>
    <w:rsid w:val="009E601C"/>
    <w:rsid w:val="00A04AA9"/>
    <w:rsid w:val="00A17321"/>
    <w:rsid w:val="00A17B9D"/>
    <w:rsid w:val="00A20FB3"/>
    <w:rsid w:val="00A53717"/>
    <w:rsid w:val="00A55520"/>
    <w:rsid w:val="00A621B4"/>
    <w:rsid w:val="00A72131"/>
    <w:rsid w:val="00A85BA3"/>
    <w:rsid w:val="00A91A86"/>
    <w:rsid w:val="00A933D6"/>
    <w:rsid w:val="00A939FB"/>
    <w:rsid w:val="00AA64CB"/>
    <w:rsid w:val="00AB1506"/>
    <w:rsid w:val="00AD0982"/>
    <w:rsid w:val="00AD5AA4"/>
    <w:rsid w:val="00AE1B55"/>
    <w:rsid w:val="00AE74C7"/>
    <w:rsid w:val="00AF3143"/>
    <w:rsid w:val="00AF68AF"/>
    <w:rsid w:val="00B01F8E"/>
    <w:rsid w:val="00B0628A"/>
    <w:rsid w:val="00B078AF"/>
    <w:rsid w:val="00B2168C"/>
    <w:rsid w:val="00B23286"/>
    <w:rsid w:val="00B30301"/>
    <w:rsid w:val="00B31C51"/>
    <w:rsid w:val="00B40CAA"/>
    <w:rsid w:val="00B50D1C"/>
    <w:rsid w:val="00B61E37"/>
    <w:rsid w:val="00B8406F"/>
    <w:rsid w:val="00B84F40"/>
    <w:rsid w:val="00B958D0"/>
    <w:rsid w:val="00BA2CED"/>
    <w:rsid w:val="00BB046C"/>
    <w:rsid w:val="00BB1239"/>
    <w:rsid w:val="00BB45A1"/>
    <w:rsid w:val="00BB62C5"/>
    <w:rsid w:val="00BC04FE"/>
    <w:rsid w:val="00BC592E"/>
    <w:rsid w:val="00BE247F"/>
    <w:rsid w:val="00BE3DCC"/>
    <w:rsid w:val="00C003C4"/>
    <w:rsid w:val="00C03032"/>
    <w:rsid w:val="00C14994"/>
    <w:rsid w:val="00C1587C"/>
    <w:rsid w:val="00C23B4F"/>
    <w:rsid w:val="00C37B9F"/>
    <w:rsid w:val="00C56EDA"/>
    <w:rsid w:val="00C64A53"/>
    <w:rsid w:val="00C72E03"/>
    <w:rsid w:val="00C80C90"/>
    <w:rsid w:val="00C83417"/>
    <w:rsid w:val="00C905A6"/>
    <w:rsid w:val="00C92423"/>
    <w:rsid w:val="00CA294A"/>
    <w:rsid w:val="00CA7484"/>
    <w:rsid w:val="00CB2921"/>
    <w:rsid w:val="00CC0761"/>
    <w:rsid w:val="00CC74B0"/>
    <w:rsid w:val="00CD6B3C"/>
    <w:rsid w:val="00CE0BBD"/>
    <w:rsid w:val="00CE381E"/>
    <w:rsid w:val="00CE50E1"/>
    <w:rsid w:val="00CE58DE"/>
    <w:rsid w:val="00CF5224"/>
    <w:rsid w:val="00D37114"/>
    <w:rsid w:val="00D475D8"/>
    <w:rsid w:val="00D6170B"/>
    <w:rsid w:val="00D742CA"/>
    <w:rsid w:val="00D769E4"/>
    <w:rsid w:val="00D80B7C"/>
    <w:rsid w:val="00D83438"/>
    <w:rsid w:val="00D860C9"/>
    <w:rsid w:val="00D916B5"/>
    <w:rsid w:val="00DA7BB5"/>
    <w:rsid w:val="00DB7990"/>
    <w:rsid w:val="00DC5223"/>
    <w:rsid w:val="00DC5524"/>
    <w:rsid w:val="00DD4089"/>
    <w:rsid w:val="00DE019E"/>
    <w:rsid w:val="00DE35FB"/>
    <w:rsid w:val="00DE688A"/>
    <w:rsid w:val="00E01465"/>
    <w:rsid w:val="00E02D12"/>
    <w:rsid w:val="00E04545"/>
    <w:rsid w:val="00E04EB9"/>
    <w:rsid w:val="00E07065"/>
    <w:rsid w:val="00E10A3C"/>
    <w:rsid w:val="00E10C3B"/>
    <w:rsid w:val="00E2417F"/>
    <w:rsid w:val="00E40217"/>
    <w:rsid w:val="00E53F13"/>
    <w:rsid w:val="00E77744"/>
    <w:rsid w:val="00E907DE"/>
    <w:rsid w:val="00E91325"/>
    <w:rsid w:val="00E91C34"/>
    <w:rsid w:val="00E91CFC"/>
    <w:rsid w:val="00EB0B16"/>
    <w:rsid w:val="00EB41D9"/>
    <w:rsid w:val="00EC0A99"/>
    <w:rsid w:val="00EC6472"/>
    <w:rsid w:val="00EC6596"/>
    <w:rsid w:val="00ED5D56"/>
    <w:rsid w:val="00EE6F15"/>
    <w:rsid w:val="00F019E3"/>
    <w:rsid w:val="00F026F1"/>
    <w:rsid w:val="00F05F62"/>
    <w:rsid w:val="00F20E4E"/>
    <w:rsid w:val="00F26BBF"/>
    <w:rsid w:val="00F300D7"/>
    <w:rsid w:val="00F403F8"/>
    <w:rsid w:val="00F423EF"/>
    <w:rsid w:val="00F45E74"/>
    <w:rsid w:val="00F473C8"/>
    <w:rsid w:val="00F473C9"/>
    <w:rsid w:val="00F51A0A"/>
    <w:rsid w:val="00F5352E"/>
    <w:rsid w:val="00F61BFD"/>
    <w:rsid w:val="00F83E89"/>
    <w:rsid w:val="00F86B8A"/>
    <w:rsid w:val="00F91771"/>
    <w:rsid w:val="00FA0185"/>
    <w:rsid w:val="00FB0C5B"/>
    <w:rsid w:val="00FB117C"/>
    <w:rsid w:val="00FD2F89"/>
    <w:rsid w:val="00FE1124"/>
    <w:rsid w:val="00FE178E"/>
    <w:rsid w:val="00FF30CB"/>
    <w:rsid w:val="00FF51F5"/>
    <w:rsid w:val="00FF6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20E4E"/>
  <w15:docId w15:val="{5C4C1042-0F66-45A4-99A7-08F42D1FB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254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AD5AA4"/>
    <w:pPr>
      <w:keepNext/>
      <w:spacing w:after="0" w:line="240" w:lineRule="auto"/>
      <w:jc w:val="center"/>
      <w:outlineLvl w:val="0"/>
    </w:pPr>
    <w:rPr>
      <w:rFonts w:ascii="Arial Narrow" w:eastAsia="Times New Roman" w:hAnsi="Arial Narrow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AD5AA4"/>
    <w:pPr>
      <w:keepNext/>
      <w:spacing w:after="0" w:line="240" w:lineRule="auto"/>
      <w:jc w:val="center"/>
      <w:outlineLvl w:val="1"/>
    </w:pPr>
    <w:rPr>
      <w:rFonts w:ascii="Tahoma" w:eastAsia="Times New Roman" w:hAnsi="Tahoma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D5AA4"/>
    <w:pPr>
      <w:keepNext/>
      <w:spacing w:after="0" w:line="240" w:lineRule="auto"/>
      <w:jc w:val="center"/>
      <w:outlineLvl w:val="2"/>
    </w:pPr>
    <w:rPr>
      <w:rFonts w:ascii="Tahoma" w:eastAsia="Times New Roman" w:hAnsi="Tahoma"/>
      <w:b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AD5AA4"/>
    <w:pPr>
      <w:keepNext/>
      <w:spacing w:after="0" w:line="240" w:lineRule="auto"/>
      <w:jc w:val="center"/>
      <w:outlineLvl w:val="3"/>
    </w:pPr>
    <w:rPr>
      <w:rFonts w:ascii="Arial Black" w:eastAsia="Times New Roman" w:hAnsi="Arial Black"/>
      <w:sz w:val="4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AD5AA4"/>
    <w:pPr>
      <w:keepNext/>
      <w:spacing w:before="40" w:after="40" w:line="240" w:lineRule="auto"/>
      <w:ind w:right="-249"/>
      <w:jc w:val="center"/>
      <w:outlineLvl w:val="4"/>
    </w:pPr>
    <w:rPr>
      <w:rFonts w:ascii="CG Times (WR)" w:eastAsia="Times New Roman" w:hAnsi="CG Times (WR)"/>
      <w:b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AD5AA4"/>
    <w:pPr>
      <w:keepNext/>
      <w:spacing w:before="40" w:after="40" w:line="240" w:lineRule="auto"/>
      <w:outlineLvl w:val="5"/>
    </w:pPr>
    <w:rPr>
      <w:rFonts w:ascii="Times New Roman" w:eastAsia="Times New Roman" w:hAnsi="Times New Roman"/>
      <w:b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AD5AA4"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AD5AA4"/>
    <w:pPr>
      <w:keepNext/>
      <w:spacing w:after="0" w:line="240" w:lineRule="auto"/>
      <w:ind w:left="1440" w:firstLine="720"/>
      <w:outlineLvl w:val="8"/>
    </w:pPr>
    <w:rPr>
      <w:rFonts w:ascii="Arial Narrow" w:eastAsia="Times New Roman" w:hAnsi="Arial Narrow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B12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B1239"/>
  </w:style>
  <w:style w:type="paragraph" w:styleId="a5">
    <w:name w:val="footer"/>
    <w:basedOn w:val="a"/>
    <w:link w:val="a6"/>
    <w:unhideWhenUsed/>
    <w:rsid w:val="00BB12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B1239"/>
  </w:style>
  <w:style w:type="table" w:styleId="a7">
    <w:name w:val="Table Grid"/>
    <w:basedOn w:val="a1"/>
    <w:rsid w:val="00BB12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Чертежный"/>
    <w:rsid w:val="00FE178E"/>
    <w:pPr>
      <w:jc w:val="center"/>
    </w:pPr>
    <w:rPr>
      <w:rFonts w:ascii="ISOCPEUR" w:eastAsia="Times New Roman" w:hAnsi="ISOCPEUR"/>
      <w:i/>
      <w:sz w:val="24"/>
      <w:lang w:val="uk-UA"/>
    </w:rPr>
  </w:style>
  <w:style w:type="paragraph" w:styleId="a9">
    <w:name w:val="List Paragraph"/>
    <w:basedOn w:val="a"/>
    <w:uiPriority w:val="34"/>
    <w:qFormat/>
    <w:rsid w:val="001635F7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7434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7434DF"/>
    <w:rPr>
      <w:rFonts w:ascii="Tahoma" w:hAnsi="Tahoma" w:cs="Tahoma"/>
      <w:sz w:val="16"/>
      <w:szCs w:val="16"/>
    </w:rPr>
  </w:style>
  <w:style w:type="paragraph" w:styleId="ac">
    <w:name w:val="Body Text Indent"/>
    <w:basedOn w:val="a"/>
    <w:link w:val="ad"/>
    <w:rsid w:val="00AD5AA4"/>
    <w:pPr>
      <w:spacing w:after="0" w:line="340" w:lineRule="atLeast"/>
      <w:ind w:firstLine="720"/>
      <w:jc w:val="both"/>
    </w:pPr>
    <w:rPr>
      <w:rFonts w:ascii="CG Times (WR)" w:eastAsia="Times New Roman" w:hAnsi="CG Times (WR)"/>
      <w:sz w:val="24"/>
      <w:szCs w:val="20"/>
      <w:lang w:eastAsia="ru-RU"/>
    </w:rPr>
  </w:style>
  <w:style w:type="character" w:customStyle="1" w:styleId="ad">
    <w:name w:val="Основной текст с отступом Знак"/>
    <w:link w:val="ac"/>
    <w:rsid w:val="00AD5AA4"/>
    <w:rPr>
      <w:rFonts w:ascii="CG Times (WR)" w:eastAsia="Times New Roman" w:hAnsi="CG Times (WR)" w:cs="Times New Roman"/>
      <w:sz w:val="24"/>
      <w:szCs w:val="20"/>
      <w:lang w:eastAsia="ru-RU"/>
    </w:rPr>
  </w:style>
  <w:style w:type="paragraph" w:styleId="ae">
    <w:name w:val="Body Text"/>
    <w:basedOn w:val="a"/>
    <w:link w:val="af"/>
    <w:rsid w:val="00AD5AA4"/>
    <w:pPr>
      <w:spacing w:after="0" w:line="320" w:lineRule="atLeast"/>
      <w:jc w:val="both"/>
    </w:pPr>
    <w:rPr>
      <w:rFonts w:ascii="CG Times (WR)" w:eastAsia="Times New Roman" w:hAnsi="CG Times (WR)"/>
      <w:sz w:val="24"/>
      <w:szCs w:val="20"/>
      <w:lang w:eastAsia="ru-RU"/>
    </w:rPr>
  </w:style>
  <w:style w:type="character" w:customStyle="1" w:styleId="af">
    <w:name w:val="Основной текст Знак"/>
    <w:link w:val="ae"/>
    <w:rsid w:val="00AD5AA4"/>
    <w:rPr>
      <w:rFonts w:ascii="CG Times (WR)" w:eastAsia="Times New Roman" w:hAnsi="CG Times (WR)" w:cs="Times New Roman"/>
      <w:sz w:val="24"/>
      <w:szCs w:val="20"/>
      <w:lang w:eastAsia="ru-RU"/>
    </w:rPr>
  </w:style>
  <w:style w:type="paragraph" w:customStyle="1" w:styleId="headertext">
    <w:name w:val="headertext"/>
    <w:basedOn w:val="a"/>
    <w:rsid w:val="00AD5A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AD5A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rsid w:val="00AD5AA4"/>
    <w:rPr>
      <w:rFonts w:ascii="Arial Narrow" w:eastAsia="Times New Roman" w:hAnsi="Arial Narrow" w:cs="Times New Roman"/>
      <w:sz w:val="28"/>
      <w:szCs w:val="20"/>
      <w:lang w:eastAsia="ru-RU"/>
    </w:rPr>
  </w:style>
  <w:style w:type="character" w:customStyle="1" w:styleId="20">
    <w:name w:val="Заголовок 2 Знак"/>
    <w:link w:val="2"/>
    <w:rsid w:val="00AD5AA4"/>
    <w:rPr>
      <w:rFonts w:ascii="Tahoma" w:eastAsia="Times New Roman" w:hAnsi="Tahoma" w:cs="Times New Roman"/>
      <w:b/>
      <w:sz w:val="28"/>
      <w:szCs w:val="20"/>
      <w:lang w:eastAsia="ru-RU"/>
    </w:rPr>
  </w:style>
  <w:style w:type="character" w:customStyle="1" w:styleId="30">
    <w:name w:val="Заголовок 3 Знак"/>
    <w:link w:val="3"/>
    <w:rsid w:val="00AD5AA4"/>
    <w:rPr>
      <w:rFonts w:ascii="Tahoma" w:eastAsia="Times New Roman" w:hAnsi="Tahoma" w:cs="Times New Roman"/>
      <w:b/>
      <w:szCs w:val="20"/>
      <w:lang w:eastAsia="ru-RU"/>
    </w:rPr>
  </w:style>
  <w:style w:type="character" w:customStyle="1" w:styleId="40">
    <w:name w:val="Заголовок 4 Знак"/>
    <w:link w:val="4"/>
    <w:rsid w:val="00AD5AA4"/>
    <w:rPr>
      <w:rFonts w:ascii="Arial Black" w:eastAsia="Times New Roman" w:hAnsi="Arial Black" w:cs="Times New Roman"/>
      <w:sz w:val="40"/>
      <w:szCs w:val="20"/>
      <w:lang w:eastAsia="ru-RU"/>
    </w:rPr>
  </w:style>
  <w:style w:type="character" w:customStyle="1" w:styleId="50">
    <w:name w:val="Заголовок 5 Знак"/>
    <w:link w:val="5"/>
    <w:rsid w:val="00AD5AA4"/>
    <w:rPr>
      <w:rFonts w:ascii="CG Times (WR)" w:eastAsia="Times New Roman" w:hAnsi="CG Times (WR)" w:cs="Times New Roman"/>
      <w:b/>
      <w:sz w:val="24"/>
      <w:szCs w:val="20"/>
      <w:lang w:eastAsia="ru-RU"/>
    </w:rPr>
  </w:style>
  <w:style w:type="character" w:customStyle="1" w:styleId="60">
    <w:name w:val="Заголовок 6 Знак"/>
    <w:link w:val="6"/>
    <w:rsid w:val="00AD5AA4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80">
    <w:name w:val="Заголовок 8 Знак"/>
    <w:link w:val="8"/>
    <w:rsid w:val="00AD5AA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link w:val="9"/>
    <w:rsid w:val="00AD5AA4"/>
    <w:rPr>
      <w:rFonts w:ascii="Arial Narrow" w:eastAsia="Times New Roman" w:hAnsi="Arial Narrow" w:cs="Times New Roman"/>
      <w:sz w:val="28"/>
      <w:szCs w:val="20"/>
      <w:lang w:eastAsia="ru-RU"/>
    </w:rPr>
  </w:style>
  <w:style w:type="character" w:styleId="af0">
    <w:name w:val="page number"/>
    <w:basedOn w:val="a0"/>
    <w:rsid w:val="00AD5AA4"/>
  </w:style>
  <w:style w:type="paragraph" w:styleId="21">
    <w:name w:val="Body Text Indent 2"/>
    <w:basedOn w:val="a"/>
    <w:link w:val="22"/>
    <w:rsid w:val="00AD5AA4"/>
    <w:pPr>
      <w:spacing w:after="0" w:line="320" w:lineRule="atLeast"/>
      <w:ind w:firstLine="709"/>
      <w:jc w:val="both"/>
    </w:pPr>
    <w:rPr>
      <w:rFonts w:ascii="CG Times (WR)" w:eastAsia="Times New Roman" w:hAnsi="CG Times (WR)"/>
      <w:sz w:val="24"/>
      <w:szCs w:val="20"/>
      <w:lang w:eastAsia="ru-RU"/>
    </w:rPr>
  </w:style>
  <w:style w:type="character" w:customStyle="1" w:styleId="22">
    <w:name w:val="Основной текст с отступом 2 Знак"/>
    <w:link w:val="21"/>
    <w:rsid w:val="00AD5AA4"/>
    <w:rPr>
      <w:rFonts w:ascii="CG Times (WR)" w:eastAsia="Times New Roman" w:hAnsi="CG Times (WR)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D5AA4"/>
    <w:pPr>
      <w:spacing w:after="0" w:line="360" w:lineRule="atLeast"/>
      <w:ind w:left="993" w:hanging="284"/>
    </w:pPr>
    <w:rPr>
      <w:rFonts w:ascii="CG Times (WR)" w:eastAsia="Times New Roman" w:hAnsi="CG Times (WR)"/>
      <w:sz w:val="24"/>
      <w:szCs w:val="20"/>
      <w:lang w:eastAsia="ru-RU"/>
    </w:rPr>
  </w:style>
  <w:style w:type="character" w:customStyle="1" w:styleId="32">
    <w:name w:val="Основной текст с отступом 3 Знак"/>
    <w:link w:val="31"/>
    <w:rsid w:val="00AD5AA4"/>
    <w:rPr>
      <w:rFonts w:ascii="CG Times (WR)" w:eastAsia="Times New Roman" w:hAnsi="CG Times (WR)" w:cs="Times New Roman"/>
      <w:sz w:val="24"/>
      <w:szCs w:val="20"/>
      <w:lang w:eastAsia="ru-RU"/>
    </w:rPr>
  </w:style>
  <w:style w:type="paragraph" w:styleId="af1">
    <w:name w:val="Block Text"/>
    <w:basedOn w:val="a"/>
    <w:rsid w:val="00AD5AA4"/>
    <w:pPr>
      <w:spacing w:after="0" w:line="240" w:lineRule="auto"/>
      <w:ind w:left="142" w:right="140" w:firstLine="708"/>
    </w:pPr>
    <w:rPr>
      <w:rFonts w:ascii="Tahoma" w:eastAsia="Times New Roman" w:hAnsi="Tahoma"/>
      <w:szCs w:val="20"/>
      <w:lang w:eastAsia="ru-RU"/>
    </w:rPr>
  </w:style>
  <w:style w:type="paragraph" w:styleId="23">
    <w:name w:val="Body Text 2"/>
    <w:basedOn w:val="a"/>
    <w:link w:val="24"/>
    <w:rsid w:val="00AD5AA4"/>
    <w:pPr>
      <w:keepLines/>
      <w:spacing w:after="0" w:line="240" w:lineRule="auto"/>
      <w:ind w:right="142"/>
      <w:jc w:val="both"/>
    </w:pPr>
    <w:rPr>
      <w:rFonts w:ascii="Tahoma" w:eastAsia="Times New Roman" w:hAnsi="Tahoma"/>
      <w:szCs w:val="20"/>
      <w:lang w:eastAsia="ru-RU"/>
    </w:rPr>
  </w:style>
  <w:style w:type="character" w:customStyle="1" w:styleId="24">
    <w:name w:val="Основной текст 2 Знак"/>
    <w:link w:val="23"/>
    <w:rsid w:val="00AD5AA4"/>
    <w:rPr>
      <w:rFonts w:ascii="Tahoma" w:eastAsia="Times New Roman" w:hAnsi="Tahoma" w:cs="Times New Roman"/>
      <w:szCs w:val="20"/>
      <w:lang w:eastAsia="ru-RU"/>
    </w:rPr>
  </w:style>
  <w:style w:type="paragraph" w:styleId="33">
    <w:name w:val="Body Text 3"/>
    <w:basedOn w:val="a"/>
    <w:link w:val="34"/>
    <w:rsid w:val="00AD5AA4"/>
    <w:pPr>
      <w:framePr w:w="3696" w:h="1240" w:hSpace="181" w:wrap="around" w:vAnchor="page" w:hAnchor="page" w:x="4893" w:y="15071"/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34">
    <w:name w:val="Основной текст 3 Знак"/>
    <w:link w:val="33"/>
    <w:rsid w:val="00AD5AA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Title"/>
    <w:basedOn w:val="a"/>
    <w:link w:val="af3"/>
    <w:qFormat/>
    <w:rsid w:val="00AD5AA4"/>
    <w:pPr>
      <w:spacing w:after="0" w:line="240" w:lineRule="auto"/>
      <w:jc w:val="center"/>
    </w:pPr>
    <w:rPr>
      <w:rFonts w:ascii="Times New Roman" w:eastAsia="Times New Roman" w:hAnsi="Times New Roman"/>
      <w:b/>
      <w:noProof/>
      <w:sz w:val="26"/>
      <w:szCs w:val="20"/>
      <w:lang w:eastAsia="ru-RU"/>
    </w:rPr>
  </w:style>
  <w:style w:type="character" w:customStyle="1" w:styleId="af3">
    <w:name w:val="Заголовок Знак"/>
    <w:link w:val="af2"/>
    <w:rsid w:val="00AD5AA4"/>
    <w:rPr>
      <w:rFonts w:ascii="Times New Roman" w:eastAsia="Times New Roman" w:hAnsi="Times New Roman" w:cs="Times New Roman"/>
      <w:b/>
      <w:noProof/>
      <w:sz w:val="26"/>
      <w:szCs w:val="20"/>
      <w:lang w:eastAsia="ru-RU"/>
    </w:rPr>
  </w:style>
  <w:style w:type="paragraph" w:styleId="af4">
    <w:name w:val="Normal (Web)"/>
    <w:basedOn w:val="a"/>
    <w:rsid w:val="00AD5A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5">
    <w:name w:val="Strong"/>
    <w:qFormat/>
    <w:rsid w:val="00AD5AA4"/>
    <w:rPr>
      <w:b/>
      <w:bCs/>
    </w:rPr>
  </w:style>
  <w:style w:type="paragraph" w:customStyle="1" w:styleId="Heading">
    <w:name w:val="Heading"/>
    <w:rsid w:val="00AD5AA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character" w:customStyle="1" w:styleId="context1">
    <w:name w:val="context1"/>
    <w:rsid w:val="00AD5AA4"/>
    <w:rPr>
      <w:shd w:val="clear" w:color="auto" w:fill="FFFF00"/>
    </w:rPr>
  </w:style>
  <w:style w:type="character" w:customStyle="1" w:styleId="apple-style-span">
    <w:name w:val="apple-style-span"/>
    <w:basedOn w:val="a0"/>
    <w:rsid w:val="00AD5A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0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3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51;&#1072;&#1088;&#1080;&#1089;&#1072;\Documents\&#1055;&#1056;&#1054;&#1045;&#1050;&#1058;%20&#1055;&#1051;&#1040;&#1053;&#1048;&#1056;&#1054;&#1042;&#1050;&#1048;\&#1044;&#1079;&#1077;&#1088;&#1078;&#1080;&#1085;&#1089;&#1082;&#1086;&#1075;&#1086;\&#1055;&#1055;%20&#1054;&#1063;%20-%20%20&#1044;&#1079;&#1077;&#1088;&#1078;&#1080;&#1085;&#1089;&#1082;&#1086;&#1075;&#1086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412C7-968A-47C2-ACA4-0860CA38E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ПП ОЧ -  Дзержинского</Template>
  <TotalTime>171</TotalTime>
  <Pages>11</Pages>
  <Words>1520</Words>
  <Characters>8664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Раззаренов</dc:creator>
  <cp:keywords/>
  <cp:lastModifiedBy>Лариса</cp:lastModifiedBy>
  <cp:revision>14</cp:revision>
  <cp:lastPrinted>2018-10-11T19:42:00Z</cp:lastPrinted>
  <dcterms:created xsi:type="dcterms:W3CDTF">2023-11-05T11:02:00Z</dcterms:created>
  <dcterms:modified xsi:type="dcterms:W3CDTF">2023-11-11T21:18:00Z</dcterms:modified>
</cp:coreProperties>
</file>